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19A0" w14:textId="77777777" w:rsidR="00C87FE6" w:rsidRPr="00A61193" w:rsidRDefault="00C87FE6" w:rsidP="00C87FE6">
      <w:pPr>
        <w:framePr w:w="4518" w:h="631" w:hSpace="181" w:wrap="notBeside" w:vAnchor="page" w:hAnchor="page" w:x="18623" w:y="1055" w:anchorLock="1"/>
        <w:jc w:val="center"/>
      </w:pPr>
      <w:r w:rsidRPr="00A61193">
        <w:t>Приложение</w:t>
      </w:r>
    </w:p>
    <w:p w14:paraId="08CED1E4" w14:textId="77777777" w:rsidR="00C87FE6" w:rsidRPr="00A61193" w:rsidRDefault="00C87FE6" w:rsidP="00C87FE6">
      <w:pPr>
        <w:framePr w:w="4518" w:h="631" w:hSpace="181" w:wrap="notBeside" w:vAnchor="page" w:hAnchor="page" w:x="18623" w:y="1055" w:anchorLock="1"/>
        <w:jc w:val="center"/>
      </w:pPr>
      <w:r w:rsidRPr="00A61193">
        <w:t xml:space="preserve">к письму АО «СО ЕЭС» </w:t>
      </w:r>
    </w:p>
    <w:p w14:paraId="0156C53D" w14:textId="77777777" w:rsidR="00C87FE6" w:rsidRPr="00A61193" w:rsidRDefault="00C87FE6" w:rsidP="00C87FE6">
      <w:pPr>
        <w:framePr w:w="4518" w:h="631" w:hSpace="181" w:wrap="notBeside" w:vAnchor="page" w:hAnchor="page" w:x="18623" w:y="1055" w:anchorLock="1"/>
        <w:jc w:val="center"/>
      </w:pPr>
      <w:r w:rsidRPr="00A61193">
        <w:t xml:space="preserve">от __________№ </w:t>
      </w:r>
      <w:r w:rsidRPr="00A61193">
        <w:rPr>
          <w:u w:val="single"/>
        </w:rPr>
        <w:t>В32-</w:t>
      </w:r>
      <w:r w:rsidRPr="00A61193">
        <w:rPr>
          <w:u w:val="single"/>
          <w:lang w:val="en-US"/>
        </w:rPr>
        <w:t>II</w:t>
      </w:r>
      <w:r w:rsidRPr="00A61193">
        <w:rPr>
          <w:u w:val="single"/>
        </w:rPr>
        <w:t>-3-19-</w:t>
      </w:r>
      <w:r w:rsidRPr="00A61193">
        <w:t>________</w:t>
      </w:r>
    </w:p>
    <w:p w14:paraId="6DAA64BA" w14:textId="77777777" w:rsidR="00C87FE6" w:rsidRDefault="00C87FE6" w:rsidP="00C87FE6">
      <w:pPr>
        <w:jc w:val="center"/>
        <w:rPr>
          <w:b/>
          <w:sz w:val="28"/>
          <w:szCs w:val="28"/>
        </w:rPr>
      </w:pPr>
    </w:p>
    <w:p w14:paraId="1AA4B690" w14:textId="18BEE02A" w:rsidR="00C87FE6" w:rsidRPr="00A61193" w:rsidRDefault="00C87FE6" w:rsidP="00C87FE6">
      <w:pPr>
        <w:jc w:val="center"/>
        <w:rPr>
          <w:b/>
          <w:sz w:val="28"/>
          <w:szCs w:val="28"/>
        </w:rPr>
      </w:pPr>
      <w:r w:rsidRPr="00A61193">
        <w:rPr>
          <w:b/>
          <w:sz w:val="28"/>
          <w:szCs w:val="28"/>
        </w:rPr>
        <w:t>Заключение</w:t>
      </w:r>
    </w:p>
    <w:p w14:paraId="3BFC63B1" w14:textId="77777777" w:rsidR="00C87FE6" w:rsidRPr="00A61193" w:rsidRDefault="00C87FE6" w:rsidP="00C87FE6">
      <w:pPr>
        <w:jc w:val="center"/>
        <w:rPr>
          <w:b/>
          <w:sz w:val="28"/>
          <w:szCs w:val="28"/>
        </w:rPr>
      </w:pPr>
      <w:r w:rsidRPr="00A61193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14:paraId="5C894BAD" w14:textId="77777777" w:rsidR="00C87FE6" w:rsidRPr="00A61193" w:rsidRDefault="00C87FE6" w:rsidP="00C87FE6">
      <w:pPr>
        <w:suppressAutoHyphens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31"/>
        <w:gridCol w:w="993"/>
        <w:gridCol w:w="575"/>
        <w:gridCol w:w="284"/>
        <w:gridCol w:w="1550"/>
        <w:gridCol w:w="681"/>
        <w:gridCol w:w="567"/>
      </w:tblGrid>
      <w:tr w:rsidR="00C87FE6" w:rsidRPr="00A61193" w14:paraId="208DFB25" w14:textId="77777777" w:rsidTr="00516F62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9058A" w14:textId="77777777" w:rsidR="00C87FE6" w:rsidRPr="00A61193" w:rsidRDefault="00C87FE6" w:rsidP="00516F62">
            <w:pPr>
              <w:suppressAutoHyphens/>
              <w:jc w:val="center"/>
              <w:rPr>
                <w:sz w:val="28"/>
                <w:szCs w:val="28"/>
              </w:rPr>
            </w:pPr>
            <w:r w:rsidRPr="00A61193">
              <w:rPr>
                <w:sz w:val="28"/>
                <w:szCs w:val="28"/>
              </w:rPr>
              <w:t>АО «СО ЕЭС», г. Москва</w:t>
            </w:r>
          </w:p>
        </w:tc>
        <w:tc>
          <w:tcPr>
            <w:tcW w:w="993" w:type="dxa"/>
            <w:vAlign w:val="bottom"/>
            <w:hideMark/>
          </w:tcPr>
          <w:p w14:paraId="32C642DE" w14:textId="77777777" w:rsidR="00C87FE6" w:rsidRPr="00A61193" w:rsidRDefault="00C87FE6" w:rsidP="00516F62">
            <w:pPr>
              <w:suppressAutoHyphens/>
              <w:jc w:val="right"/>
              <w:rPr>
                <w:sz w:val="28"/>
                <w:szCs w:val="28"/>
              </w:rPr>
            </w:pPr>
            <w:r w:rsidRPr="00A61193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2047" w14:textId="0591FD63" w:rsidR="00C87FE6" w:rsidRPr="00813323" w:rsidRDefault="00E71142" w:rsidP="00516F62">
            <w:pPr>
              <w:suppressAutoHyphens/>
              <w:jc w:val="center"/>
              <w:rPr>
                <w:sz w:val="28"/>
                <w:szCs w:val="28"/>
              </w:rPr>
            </w:pPr>
            <w:r w:rsidRPr="00E71142">
              <w:rPr>
                <w:sz w:val="28"/>
                <w:szCs w:val="28"/>
              </w:rPr>
              <w:t>20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  <w:hideMark/>
          </w:tcPr>
          <w:p w14:paraId="4EE337A2" w14:textId="77777777" w:rsidR="00C87FE6" w:rsidRPr="00A61193" w:rsidRDefault="00C87FE6" w:rsidP="00516F62">
            <w:pPr>
              <w:suppressAutoHyphens/>
              <w:rPr>
                <w:sz w:val="28"/>
                <w:szCs w:val="28"/>
              </w:rPr>
            </w:pPr>
            <w:r w:rsidRPr="00A61193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A14CB" w14:textId="39F98E58" w:rsidR="00C87FE6" w:rsidRPr="00A61193" w:rsidRDefault="00C87FE6" w:rsidP="00516F6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  <w:hideMark/>
          </w:tcPr>
          <w:p w14:paraId="325CB2DF" w14:textId="77777777" w:rsidR="00C87FE6" w:rsidRPr="00762D3A" w:rsidRDefault="00C87FE6" w:rsidP="00516F62">
            <w:pPr>
              <w:suppressAutoHyphens/>
              <w:jc w:val="right"/>
              <w:rPr>
                <w:sz w:val="28"/>
                <w:szCs w:val="28"/>
              </w:rPr>
            </w:pPr>
            <w:r w:rsidRPr="00762D3A">
              <w:rPr>
                <w:sz w:val="28"/>
                <w:szCs w:val="28"/>
              </w:rPr>
              <w:t>2020</w:t>
            </w:r>
          </w:p>
        </w:tc>
        <w:tc>
          <w:tcPr>
            <w:tcW w:w="567" w:type="dxa"/>
            <w:vAlign w:val="bottom"/>
            <w:hideMark/>
          </w:tcPr>
          <w:p w14:paraId="2946EA0F" w14:textId="77777777" w:rsidR="00C87FE6" w:rsidRPr="00A61193" w:rsidRDefault="00C87FE6" w:rsidP="00516F62">
            <w:pPr>
              <w:suppressAutoHyphens/>
              <w:rPr>
                <w:sz w:val="28"/>
                <w:szCs w:val="28"/>
              </w:rPr>
            </w:pPr>
            <w:r w:rsidRPr="00A61193">
              <w:rPr>
                <w:sz w:val="28"/>
                <w:szCs w:val="28"/>
              </w:rPr>
              <w:t>г.</w:t>
            </w:r>
          </w:p>
        </w:tc>
      </w:tr>
    </w:tbl>
    <w:p w14:paraId="01E88F0A" w14:textId="1E2B7352" w:rsidR="00C87FE6" w:rsidRPr="00A61193" w:rsidRDefault="00C87FE6" w:rsidP="00646FE4">
      <w:pPr>
        <w:suppressAutoHyphens/>
        <w:spacing w:line="276" w:lineRule="auto"/>
        <w:ind w:right="-568"/>
        <w:rPr>
          <w:sz w:val="28"/>
          <w:szCs w:val="28"/>
        </w:rPr>
      </w:pPr>
      <w:r w:rsidRPr="00646FE4">
        <w:rPr>
          <w:sz w:val="28"/>
          <w:szCs w:val="28"/>
        </w:rPr>
        <w:t>Заключение выдано Минэнерго России по доработанному проекту корректировки инвестиционной программы ПАО «</w:t>
      </w:r>
      <w:r w:rsidR="00646FE4" w:rsidRPr="00646FE4">
        <w:rPr>
          <w:sz w:val="28"/>
          <w:szCs w:val="28"/>
        </w:rPr>
        <w:t>Россети Юг</w:t>
      </w:r>
      <w:r w:rsidRPr="00646FE4">
        <w:rPr>
          <w:sz w:val="28"/>
          <w:szCs w:val="28"/>
        </w:rPr>
        <w:t>» на 2019</w:t>
      </w:r>
      <w:r w:rsidR="005E03D6">
        <w:rPr>
          <w:sz w:val="28"/>
          <w:szCs w:val="28"/>
        </w:rPr>
        <w:t> – </w:t>
      </w:r>
      <w:r w:rsidRPr="00646FE4">
        <w:rPr>
          <w:sz w:val="28"/>
          <w:szCs w:val="28"/>
        </w:rPr>
        <w:t>2023 годы (далее –</w:t>
      </w:r>
      <w:r w:rsidRPr="00A61193">
        <w:rPr>
          <w:sz w:val="28"/>
          <w:szCs w:val="28"/>
        </w:rPr>
        <w:t xml:space="preserve"> проект ИП).</w:t>
      </w:r>
    </w:p>
    <w:p w14:paraId="51C428E1" w14:textId="77777777" w:rsidR="00C87FE6" w:rsidRPr="00A61193" w:rsidRDefault="00C87FE6" w:rsidP="00C87FE6">
      <w:pPr>
        <w:suppressAutoHyphens/>
        <w:spacing w:line="276" w:lineRule="auto"/>
        <w:jc w:val="both"/>
        <w:rPr>
          <w:sz w:val="28"/>
          <w:szCs w:val="28"/>
        </w:rPr>
      </w:pPr>
      <w:r w:rsidRPr="00A61193">
        <w:rPr>
          <w:sz w:val="28"/>
          <w:szCs w:val="28"/>
        </w:rPr>
        <w:t>Проект ИП рассмотрен АО «СО ЕЭС» в соответствии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6D612D0F" w14:textId="77777777" w:rsidR="00C87FE6" w:rsidRPr="00A61193" w:rsidRDefault="00C87FE6" w:rsidP="00C87FE6">
      <w:pPr>
        <w:suppressAutoHyphens/>
        <w:spacing w:line="276" w:lineRule="auto"/>
        <w:jc w:val="both"/>
        <w:rPr>
          <w:sz w:val="28"/>
          <w:szCs w:val="28"/>
        </w:rPr>
      </w:pPr>
      <w:r w:rsidRPr="00A61193">
        <w:rPr>
          <w:sz w:val="28"/>
          <w:szCs w:val="28"/>
        </w:rPr>
        <w:t>В результате рассмотрения АО «СО ЕЭС» установлено:</w:t>
      </w:r>
    </w:p>
    <w:p w14:paraId="1710EBBD" w14:textId="77777777" w:rsidR="002D58FB" w:rsidRPr="00D651ED" w:rsidRDefault="002D58FB" w:rsidP="00F70EB5">
      <w:pPr>
        <w:suppressAutoHyphens/>
        <w:jc w:val="both"/>
        <w:rPr>
          <w:sz w:val="28"/>
          <w:szCs w:val="28"/>
        </w:rPr>
      </w:pPr>
    </w:p>
    <w:p w14:paraId="5DA7E0E7" w14:textId="77777777" w:rsidR="00F70EB5" w:rsidRPr="00D651ED" w:rsidRDefault="00F70EB5" w:rsidP="002A4FE7">
      <w:pPr>
        <w:pStyle w:val="af5"/>
        <w:numPr>
          <w:ilvl w:val="0"/>
          <w:numId w:val="20"/>
        </w:numPr>
        <w:suppressAutoHyphens/>
        <w:jc w:val="both"/>
        <w:rPr>
          <w:b/>
          <w:sz w:val="28"/>
          <w:szCs w:val="28"/>
        </w:rPr>
      </w:pPr>
      <w:r w:rsidRPr="00D651ED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p w14:paraId="0C6BD5D0" w14:textId="77777777" w:rsidR="00F70EB5" w:rsidRPr="00D651ED" w:rsidRDefault="00F70EB5" w:rsidP="00F70EB5">
      <w:pPr>
        <w:suppressAutoHyphens/>
        <w:jc w:val="both"/>
      </w:pPr>
    </w:p>
    <w:tbl>
      <w:tblPr>
        <w:tblW w:w="222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5"/>
        <w:gridCol w:w="2350"/>
        <w:gridCol w:w="1603"/>
        <w:gridCol w:w="4634"/>
        <w:gridCol w:w="4133"/>
        <w:gridCol w:w="1437"/>
        <w:gridCol w:w="1528"/>
        <w:gridCol w:w="1437"/>
        <w:gridCol w:w="1442"/>
        <w:gridCol w:w="16"/>
        <w:gridCol w:w="1555"/>
        <w:gridCol w:w="1555"/>
      </w:tblGrid>
      <w:tr w:rsidR="00C87FE6" w:rsidRPr="00F2699A" w14:paraId="680C9835" w14:textId="77777777" w:rsidTr="002309C6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64283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№ п/п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26D09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Наименование инвестиционного проекта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DDD1D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 xml:space="preserve">Год реализации (постановки под напряжение) </w:t>
            </w:r>
            <w:r w:rsidRPr="00F2699A">
              <w:rPr>
                <w:b/>
              </w:rPr>
              <w:br/>
              <w:t>в соответствии с проектом ИП</w:t>
            </w:r>
          </w:p>
        </w:tc>
        <w:tc>
          <w:tcPr>
            <w:tcW w:w="4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8A27E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Предложения по доработке проекта ИП / документ-основание (при наличии)</w:t>
            </w:r>
          </w:p>
        </w:tc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E601E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Возможные риски для энергосистемы</w:t>
            </w:r>
          </w:p>
        </w:tc>
        <w:tc>
          <w:tcPr>
            <w:tcW w:w="8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160C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Документы, предусматривающие мероприятия и сроки их реализации</w:t>
            </w:r>
          </w:p>
        </w:tc>
      </w:tr>
      <w:tr w:rsidR="00C87FE6" w:rsidRPr="00F2699A" w14:paraId="20BB7824" w14:textId="77777777" w:rsidTr="002309C6">
        <w:trPr>
          <w:tblHeader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F168" w14:textId="77777777" w:rsidR="00C87FE6" w:rsidRPr="00F2699A" w:rsidRDefault="00C87FE6" w:rsidP="0071137E">
            <w:pPr>
              <w:rPr>
                <w:b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2827" w14:textId="77777777" w:rsidR="00C87FE6" w:rsidRPr="00F2699A" w:rsidRDefault="00C87FE6" w:rsidP="0071137E">
            <w:pPr>
              <w:rPr>
                <w:b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464B" w14:textId="77777777" w:rsidR="00C87FE6" w:rsidRPr="00F2699A" w:rsidRDefault="00C87FE6" w:rsidP="0071137E">
            <w:pPr>
              <w:rPr>
                <w:b/>
              </w:rPr>
            </w:pPr>
          </w:p>
        </w:tc>
        <w:tc>
          <w:tcPr>
            <w:tcW w:w="4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9B30" w14:textId="77777777" w:rsidR="00C87FE6" w:rsidRPr="00F2699A" w:rsidRDefault="00C87FE6" w:rsidP="0071137E">
            <w:pPr>
              <w:rPr>
                <w:b/>
              </w:rPr>
            </w:pPr>
          </w:p>
        </w:tc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68AA" w14:textId="77777777" w:rsidR="00C87FE6" w:rsidRPr="00F2699A" w:rsidRDefault="00C87FE6" w:rsidP="0071137E">
            <w:pPr>
              <w:rPr>
                <w:b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0EA3" w14:textId="097BCAFA" w:rsidR="00C87FE6" w:rsidRPr="00F2699A" w:rsidRDefault="00C87FE6" w:rsidP="00E42528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СиПР ЕЭС России на 2020-2026 годы</w:t>
            </w:r>
            <w:r w:rsidRPr="00F2699A">
              <w:rPr>
                <w:b/>
                <w:vertAlign w:val="superscript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44A0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 xml:space="preserve">СиПР ЕЭС России на </w:t>
            </w:r>
          </w:p>
          <w:p w14:paraId="2A729DEB" w14:textId="76B1F93E" w:rsidR="00C87FE6" w:rsidRPr="00F2699A" w:rsidRDefault="00C87FE6" w:rsidP="0071137E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2019-2025 годы</w:t>
            </w:r>
            <w:r w:rsidRPr="00F2699A">
              <w:rPr>
                <w:b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1A83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 xml:space="preserve">СиПР субъекта Российской Федерации на </w:t>
            </w:r>
          </w:p>
          <w:p w14:paraId="3302DAC6" w14:textId="77777777" w:rsidR="00C87FE6" w:rsidRPr="00F2699A" w:rsidRDefault="00C87FE6" w:rsidP="00E106E2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5-летний период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A6D7" w14:textId="77777777" w:rsidR="00C87FE6" w:rsidRPr="00F2699A" w:rsidRDefault="00C87FE6" w:rsidP="0071137E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 xml:space="preserve">СиПР субъекта Российской Федерации на </w:t>
            </w:r>
          </w:p>
          <w:p w14:paraId="15002F78" w14:textId="77777777" w:rsidR="00C87FE6" w:rsidRPr="00F2699A" w:rsidRDefault="00C87FE6" w:rsidP="008A4B8C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5-летний период, утвержденная в предшествующем периоде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CC43" w14:textId="77777777" w:rsidR="00C87FE6" w:rsidRPr="00F2699A" w:rsidRDefault="00C87FE6" w:rsidP="00375686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ИП субъекта электро-энергетики, утвержденная в предшествующем периоде</w:t>
            </w:r>
            <w:r w:rsidRPr="00F2699A">
              <w:rPr>
                <w:b/>
                <w:vertAlign w:val="superscript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ECA0" w14:textId="77777777" w:rsidR="00C87FE6" w:rsidRPr="00F2699A" w:rsidRDefault="00C87FE6" w:rsidP="00E42528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ИП иного субъекта электро-энергетики,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B8673B" w:rsidRPr="00F2699A" w14:paraId="71CDC07D" w14:textId="77777777" w:rsidTr="002309C6">
        <w:tc>
          <w:tcPr>
            <w:tcW w:w="22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959" w14:textId="260FEA4A" w:rsidR="00B8673B" w:rsidRPr="00F2699A" w:rsidRDefault="00B8673B" w:rsidP="006C474D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Волгоградск</w:t>
            </w:r>
            <w:r w:rsidR="002309C6" w:rsidRPr="00F2699A">
              <w:rPr>
                <w:b/>
              </w:rPr>
              <w:t>ая</w:t>
            </w:r>
            <w:r w:rsidRPr="00F2699A">
              <w:rPr>
                <w:b/>
              </w:rPr>
              <w:t xml:space="preserve"> област</w:t>
            </w:r>
            <w:r w:rsidR="002309C6" w:rsidRPr="00F2699A">
              <w:rPr>
                <w:b/>
              </w:rPr>
              <w:t>ь</w:t>
            </w:r>
            <w:r w:rsidR="002D1C00" w:rsidRPr="00F2699A">
              <w:rPr>
                <w:rStyle w:val="afff"/>
                <w:b/>
              </w:rPr>
              <w:footnoteReference w:id="1"/>
            </w:r>
          </w:p>
        </w:tc>
      </w:tr>
      <w:tr w:rsidR="00271A4C" w:rsidRPr="00F2699A" w14:paraId="24AEF0EC" w14:textId="77777777" w:rsidTr="00D318F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6E59" w14:textId="77777777" w:rsidR="00271A4C" w:rsidRPr="00F2699A" w:rsidRDefault="00271A4C" w:rsidP="00271A4C">
            <w:pPr>
              <w:pStyle w:val="af5"/>
              <w:numPr>
                <w:ilvl w:val="0"/>
                <w:numId w:val="23"/>
              </w:numPr>
              <w:tabs>
                <w:tab w:val="left" w:pos="307"/>
              </w:tabs>
              <w:suppressAutoHyphens/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3EC0" w14:textId="77777777" w:rsidR="00271A4C" w:rsidRPr="00F2699A" w:rsidRDefault="00271A4C" w:rsidP="00271A4C">
            <w:pPr>
              <w:suppressAutoHyphens/>
              <w:jc w:val="both"/>
            </w:pPr>
            <w:r w:rsidRPr="00F2699A">
              <w:t>Строительство ПС 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с установкой двух трансформаторов 110/35 кВ мощностью не менее 62,9 МВА каждый и</w:t>
            </w:r>
            <w:r w:rsidRPr="00F2699A">
              <w:rPr>
                <w:bCs/>
              </w:rPr>
              <w:t xml:space="preserve"> ЛЭП 110 кВ от опоры №9 ВЛ </w:t>
            </w:r>
            <w:r w:rsidRPr="00F2699A">
              <w:t xml:space="preserve">110 кВ Мокрая Ольховка – </w:t>
            </w:r>
            <w:proofErr w:type="spellStart"/>
            <w:r w:rsidRPr="00F2699A">
              <w:lastRenderedPageBreak/>
              <w:t>Новомлиново</w:t>
            </w:r>
            <w:proofErr w:type="spellEnd"/>
            <w:r w:rsidRPr="00F2699A">
              <w:t xml:space="preserve"> (ВЛ 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№420) до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с образованием ВЛ 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Мокрая Ольховка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с отпайкой на ПС </w:t>
            </w:r>
            <w:proofErr w:type="spellStart"/>
            <w:r w:rsidRPr="00F2699A">
              <w:t>Слюсарево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0D51" w14:textId="16FCAEBB" w:rsidR="00271A4C" w:rsidRPr="00F2699A" w:rsidRDefault="00BF7B01" w:rsidP="00271A4C">
            <w:pPr>
              <w:suppressAutoHyphens/>
              <w:jc w:val="center"/>
            </w:pPr>
            <w:r w:rsidRPr="00F2699A">
              <w:lastRenderedPageBreak/>
              <w:t>–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8D6D" w14:textId="77777777" w:rsidR="00271A4C" w:rsidRPr="00F2699A" w:rsidRDefault="00271A4C" w:rsidP="00271A4C">
            <w:pPr>
              <w:suppressAutoHyphens/>
              <w:jc w:val="both"/>
            </w:pPr>
            <w:r w:rsidRPr="00F2699A">
              <w:t xml:space="preserve">В проект ИП включить мероприятие по строительству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с установкой двух трансформаторов 110/35 кВ мощностью не менее 62,9 МВА каждый,</w:t>
            </w:r>
            <w:r w:rsidRPr="00F2699A">
              <w:rPr>
                <w:bCs/>
              </w:rPr>
              <w:t xml:space="preserve"> ЛЭП 110 кВ от опоры №9 ВЛ </w:t>
            </w:r>
            <w:r w:rsidRPr="00F2699A">
              <w:t xml:space="preserve">110 кВ Мокрая Ольховка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(ВЛ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№420) до ПС 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с образованием ВЛ 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Мокрая Ольховка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с отпайкой на ПС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со сроком реализации в 2021 году.</w:t>
            </w:r>
          </w:p>
          <w:p w14:paraId="57FD86DB" w14:textId="77777777" w:rsidR="00271A4C" w:rsidRPr="00F938A8" w:rsidRDefault="00271A4C" w:rsidP="00271A4C">
            <w:pPr>
              <w:suppressAutoHyphens/>
              <w:jc w:val="both"/>
            </w:pPr>
            <w:r w:rsidRPr="00724588">
              <w:lastRenderedPageBreak/>
              <w:t>Мероприятия предусмотрены утвержденными т</w:t>
            </w:r>
            <w:r w:rsidRPr="00724588">
              <w:rPr>
                <w:bCs/>
              </w:rPr>
              <w:t>ехническими условиями на технологическое присоединение объектов по производству электрической энергии</w:t>
            </w:r>
            <w:r w:rsidRPr="00724588">
              <w:t xml:space="preserve"> ООО «Восьмой Ветропарк ФРВ» (Котовская ВЭС) к электрическим сетям ПАО «Россети Юг» от 20.04.2020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B6DEE" w14:textId="77777777" w:rsidR="00271A4C" w:rsidRPr="00F2699A" w:rsidRDefault="00271A4C" w:rsidP="00271A4C">
            <w:pPr>
              <w:suppressAutoHyphens/>
              <w:jc w:val="both"/>
            </w:pPr>
            <w:r w:rsidRPr="00F2699A">
              <w:lastRenderedPageBreak/>
              <w:t>Невозможность выдачи мощности Котовской ВЭС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0C4C" w14:textId="77777777" w:rsidR="00271A4C" w:rsidRPr="00F2699A" w:rsidRDefault="00271A4C" w:rsidP="00271A4C">
            <w:pPr>
              <w:suppressAutoHyphens/>
              <w:jc w:val="center"/>
            </w:pPr>
            <w:r w:rsidRPr="00F2699A">
              <w:t>2021</w:t>
            </w:r>
          </w:p>
          <w:p w14:paraId="05556201" w14:textId="77777777" w:rsidR="00271A4C" w:rsidRPr="00F2699A" w:rsidRDefault="00271A4C" w:rsidP="00271A4C">
            <w:pPr>
              <w:suppressAutoHyphens/>
              <w:jc w:val="center"/>
            </w:pPr>
            <w:r w:rsidRPr="00F2699A">
              <w:t>(Котовская ВЭС)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8227" w14:textId="7DCE84C2" w:rsidR="00271A4C" w:rsidRPr="00F2699A" w:rsidRDefault="00BF7B01" w:rsidP="00271A4C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E393" w14:textId="77777777" w:rsidR="00271A4C" w:rsidRPr="00F2699A" w:rsidRDefault="00271A4C" w:rsidP="00271A4C">
            <w:pPr>
              <w:suppressAutoHyphens/>
              <w:jc w:val="center"/>
            </w:pPr>
            <w:r w:rsidRPr="00F2699A">
              <w:t>2021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4AFB" w14:textId="7413C32D" w:rsidR="00271A4C" w:rsidRPr="00F2699A" w:rsidRDefault="00BF7B01" w:rsidP="00271A4C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4B17" w14:textId="175ECF93" w:rsidR="00271A4C" w:rsidRPr="00F2699A" w:rsidRDefault="00BF7B01" w:rsidP="00271A4C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64E8" w14:textId="6AA56023" w:rsidR="00271A4C" w:rsidRPr="00F2699A" w:rsidRDefault="00BF7B01" w:rsidP="00271A4C">
            <w:pPr>
              <w:suppressAutoHyphens/>
              <w:jc w:val="center"/>
            </w:pPr>
            <w:r w:rsidRPr="00F2699A">
              <w:t>–</w:t>
            </w:r>
          </w:p>
        </w:tc>
      </w:tr>
      <w:tr w:rsidR="00D939CD" w:rsidRPr="00F2699A" w14:paraId="5DDC6345" w14:textId="77777777" w:rsidTr="002309C6">
        <w:tc>
          <w:tcPr>
            <w:tcW w:w="22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D454" w14:textId="7790EFD3" w:rsidR="00D939CD" w:rsidRPr="00F2699A" w:rsidRDefault="00D939CD" w:rsidP="00230A2F">
            <w:pPr>
              <w:suppressAutoHyphens/>
              <w:jc w:val="center"/>
            </w:pPr>
            <w:r w:rsidRPr="00F2699A">
              <w:rPr>
                <w:b/>
              </w:rPr>
              <w:t>Ростовск</w:t>
            </w:r>
            <w:r w:rsidR="00850D15" w:rsidRPr="00F2699A">
              <w:rPr>
                <w:b/>
              </w:rPr>
              <w:t>ая</w:t>
            </w:r>
            <w:r w:rsidRPr="00F2699A">
              <w:rPr>
                <w:b/>
              </w:rPr>
              <w:t xml:space="preserve"> област</w:t>
            </w:r>
            <w:r w:rsidR="00850D15" w:rsidRPr="00F2699A">
              <w:rPr>
                <w:b/>
              </w:rPr>
              <w:t>ь</w:t>
            </w:r>
            <w:r w:rsidR="00F14A0E" w:rsidRPr="00F2699A">
              <w:rPr>
                <w:b/>
              </w:rPr>
              <w:t xml:space="preserve"> </w:t>
            </w:r>
            <w:r w:rsidR="00F14A0E" w:rsidRPr="00F2699A">
              <w:rPr>
                <w:rStyle w:val="afff"/>
                <w:b/>
              </w:rPr>
              <w:footnoteReference w:id="2"/>
            </w:r>
          </w:p>
        </w:tc>
      </w:tr>
      <w:tr w:rsidR="00D318FD" w:rsidRPr="00F2699A" w14:paraId="0CF7A4D7" w14:textId="77777777" w:rsidTr="002309C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136" w14:textId="77777777" w:rsidR="00D318FD" w:rsidRPr="00F2699A" w:rsidRDefault="00D318FD" w:rsidP="00D318FD">
            <w:pPr>
              <w:pStyle w:val="af5"/>
              <w:numPr>
                <w:ilvl w:val="0"/>
                <w:numId w:val="23"/>
              </w:numPr>
              <w:tabs>
                <w:tab w:val="left" w:pos="307"/>
              </w:tabs>
              <w:suppressAutoHyphens/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6C6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>Реконструкция ОРУ</w:t>
            </w:r>
            <w:r w:rsidRPr="00D318FD">
              <w:noBreakHyphen/>
              <w:t xml:space="preserve">110 кВ </w:t>
            </w:r>
          </w:p>
          <w:p w14:paraId="574D61D2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 xml:space="preserve">ПС 110/6 кВ С-2 </w:t>
            </w:r>
          </w:p>
          <w:p w14:paraId="1E22B576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 xml:space="preserve">с заменой ошиновки 110 кВ </w:t>
            </w:r>
          </w:p>
          <w:p w14:paraId="4EAE919A" w14:textId="12032803" w:rsidR="00D318FD" w:rsidRPr="00D318FD" w:rsidRDefault="00D318FD" w:rsidP="00D318FD">
            <w:pPr>
              <w:suppressAutoHyphens/>
              <w:jc w:val="both"/>
            </w:pPr>
            <w:r w:rsidRPr="00D318FD">
              <w:t>(K_4010100031)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265" w14:textId="77777777" w:rsidR="00D318FD" w:rsidRPr="00D318FD" w:rsidRDefault="00D318FD" w:rsidP="00D318FD">
            <w:pPr>
              <w:suppressAutoHyphens/>
              <w:jc w:val="center"/>
            </w:pPr>
            <w:r w:rsidRPr="00D318FD">
              <w:t>2020</w:t>
            </w:r>
          </w:p>
        </w:tc>
        <w:tc>
          <w:tcPr>
            <w:tcW w:w="4634" w:type="dxa"/>
            <w:tcBorders>
              <w:left w:val="single" w:sz="4" w:space="0" w:color="auto"/>
              <w:right w:val="single" w:sz="4" w:space="0" w:color="auto"/>
            </w:tcBorders>
          </w:tcPr>
          <w:p w14:paraId="44999F37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>В паспорте инвестиционного проекта K_4010100031 в разделе 3.3 «Планируемые цели, задачи, этапы, сроки и конкретные результаты реализации инвестиционного проекта» исключить:</w:t>
            </w:r>
          </w:p>
          <w:p w14:paraId="547DEC34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 xml:space="preserve">- мероприятие по замене провода ошиновки М-70 на провод АС 330/30 в связи с отсутствием </w:t>
            </w:r>
            <w:proofErr w:type="spellStart"/>
            <w:r w:rsidRPr="00D318FD">
              <w:t>режимно</w:t>
            </w:r>
            <w:proofErr w:type="spellEnd"/>
            <w:r w:rsidRPr="00D318FD">
              <w:t>-балансовых обоснований необходимости реализации мероприятия по увеличению пропускной способности;</w:t>
            </w:r>
          </w:p>
          <w:p w14:paraId="7DDB5DF4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t xml:space="preserve">- приведенную в качестве обоснования информацию «и СЭР Филиала ОАО «СО ЕЭС» Ростовское РДУ подтверждают необходимость разработки технических мероприятий по устранению «узких мест» на данном участке сети, замену существующей ошиновки на провод АС-330/30. (Протокол совместного совещания представителей Филиала ОАО «СО ЕЭС» Ростовское РДУ и Филиала АО </w:t>
            </w:r>
            <w:r w:rsidRPr="00D318FD">
              <w:lastRenderedPageBreak/>
              <w:t>«МРСК Юга» - «Ростовэнерго» по вопросу «Анализ выявленных «узких мест» и разработки мероприятий по их устранению от 10.02.2011г.» в связи с ее не актуальностью.</w:t>
            </w:r>
          </w:p>
          <w:p w14:paraId="32F54472" w14:textId="6DE582A9" w:rsidR="00D318FD" w:rsidRPr="00D318FD" w:rsidRDefault="00D318FD" w:rsidP="00D318FD">
            <w:pPr>
              <w:suppressAutoHyphens/>
              <w:jc w:val="both"/>
            </w:pPr>
            <w:r w:rsidRPr="00D318FD">
              <w:t>В АО «СО ЕЭС» отсутствует информация о действующих технических условиях на технологическое присоединение энергопринимающих устройств конечных потребителей к электрическим сетям, которыми предусматривается реализация данного мероприятия</w:t>
            </w:r>
          </w:p>
        </w:tc>
        <w:tc>
          <w:tcPr>
            <w:tcW w:w="4133" w:type="dxa"/>
            <w:tcBorders>
              <w:left w:val="single" w:sz="4" w:space="0" w:color="auto"/>
              <w:right w:val="single" w:sz="4" w:space="0" w:color="auto"/>
            </w:tcBorders>
          </w:tcPr>
          <w:p w14:paraId="064FA967" w14:textId="77777777" w:rsidR="00D318FD" w:rsidRPr="00D318FD" w:rsidRDefault="00D318FD" w:rsidP="00D318FD">
            <w:pPr>
              <w:suppressAutoHyphens/>
              <w:jc w:val="both"/>
            </w:pPr>
            <w:r w:rsidRPr="00D318FD">
              <w:lastRenderedPageBreak/>
              <w:t>Риски для энергосистемы отсутствуют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7BAE" w14:textId="327F597E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2F1" w14:textId="22E8FC13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47F" w14:textId="4E678B5D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BA2D" w14:textId="6B7B520F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240" w14:textId="1F89BE11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2A0A" w14:textId="19229D6A" w:rsidR="00D318FD" w:rsidRPr="00D318FD" w:rsidRDefault="00D318FD" w:rsidP="00D318FD">
            <w:pPr>
              <w:suppressAutoHyphens/>
              <w:jc w:val="center"/>
            </w:pPr>
            <w:r w:rsidRPr="00D318FD">
              <w:t>–</w:t>
            </w:r>
          </w:p>
        </w:tc>
      </w:tr>
      <w:tr w:rsidR="00D318FD" w:rsidRPr="00F2699A" w14:paraId="4CE38286" w14:textId="77777777" w:rsidTr="002309C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9277" w14:textId="77777777" w:rsidR="00D318FD" w:rsidRPr="00F2699A" w:rsidRDefault="00D318FD" w:rsidP="00D318FD">
            <w:pPr>
              <w:pStyle w:val="af5"/>
              <w:numPr>
                <w:ilvl w:val="0"/>
                <w:numId w:val="23"/>
              </w:numPr>
              <w:tabs>
                <w:tab w:val="left" w:pos="307"/>
              </w:tabs>
              <w:suppressAutoHyphens/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837" w14:textId="77777777" w:rsidR="00D318FD" w:rsidRPr="00F2699A" w:rsidRDefault="00D318FD" w:rsidP="00D318FD">
            <w:pPr>
              <w:suppressAutoHyphens/>
              <w:jc w:val="both"/>
            </w:pPr>
            <w:r w:rsidRPr="00F2699A">
              <w:t xml:space="preserve">Строительство ПС 110 кВ Полевая с двумя трансформаторами мощностью 63 МВА и 100 МВА и двух ЛЭП 110 кВ от опоры № 55 ВЛ 110 кВ Зимовники – НС3 и ВЛ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Зимовники - </w:t>
            </w:r>
            <w:proofErr w:type="spellStart"/>
            <w:r w:rsidRPr="00F2699A">
              <w:t>Наримановская</w:t>
            </w:r>
            <w:proofErr w:type="spellEnd"/>
            <w:r w:rsidRPr="00F2699A">
              <w:t xml:space="preserve"> до ПС 110 кВ Полевая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64E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634" w:type="dxa"/>
            <w:tcBorders>
              <w:left w:val="single" w:sz="4" w:space="0" w:color="auto"/>
              <w:right w:val="single" w:sz="4" w:space="0" w:color="auto"/>
            </w:tcBorders>
          </w:tcPr>
          <w:p w14:paraId="1631149C" w14:textId="77777777" w:rsidR="00D318FD" w:rsidRPr="00F2699A" w:rsidRDefault="00D318FD" w:rsidP="00D318FD">
            <w:pPr>
              <w:suppressAutoHyphens/>
              <w:jc w:val="both"/>
            </w:pPr>
            <w:r w:rsidRPr="00F2699A">
              <w:t xml:space="preserve">В проект ИП необходимо включить мероприятие по строительству ПС 110 кВ Полевая с двумя трансформаторами мощностью 63 МВА и 100 МВА и двух ЛЭП 110 кВ от опоры № 55 ВЛ 110 кВ Зимовники – НС3 и ВЛ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Зимовники - </w:t>
            </w:r>
            <w:proofErr w:type="spellStart"/>
            <w:r w:rsidRPr="00F2699A">
              <w:t>Наримановская</w:t>
            </w:r>
            <w:proofErr w:type="spellEnd"/>
            <w:r w:rsidRPr="00F2699A">
              <w:t xml:space="preserve"> до ПС</w:t>
            </w:r>
            <w:r w:rsidRPr="00F2699A">
              <w:rPr>
                <w:lang w:val="en-US"/>
              </w:rPr>
              <w:t> </w:t>
            </w:r>
            <w:r w:rsidRPr="00F2699A">
              <w:t>110 кВ Полевая со сроком реализации в 2020 году.</w:t>
            </w:r>
          </w:p>
          <w:p w14:paraId="73F06B54" w14:textId="6F51FEA9" w:rsidR="00D318FD" w:rsidRPr="000B7F4D" w:rsidRDefault="00D318FD" w:rsidP="00D318FD">
            <w:pPr>
              <w:suppressAutoHyphens/>
              <w:jc w:val="both"/>
            </w:pPr>
            <w:r w:rsidRPr="000B7F4D">
              <w:t>Мероприятия предусмотрены утвержденными т</w:t>
            </w:r>
            <w:r w:rsidRPr="000B7F4D">
              <w:rPr>
                <w:bCs/>
              </w:rPr>
              <w:t>ехническими условиями на технологическое присоединение объектов по производству электрической энергии АО «</w:t>
            </w:r>
            <w:proofErr w:type="spellStart"/>
            <w:r w:rsidRPr="000B7F4D">
              <w:rPr>
                <w:bCs/>
              </w:rPr>
              <w:t>ВетроОГК</w:t>
            </w:r>
            <w:proofErr w:type="spellEnd"/>
            <w:r w:rsidRPr="000B7F4D">
              <w:rPr>
                <w:bCs/>
              </w:rPr>
              <w:t>» (</w:t>
            </w:r>
            <w:proofErr w:type="spellStart"/>
            <w:r w:rsidRPr="000B7F4D">
              <w:rPr>
                <w:bCs/>
              </w:rPr>
              <w:t>Марченковская</w:t>
            </w:r>
            <w:proofErr w:type="spellEnd"/>
            <w:r w:rsidRPr="000B7F4D">
              <w:rPr>
                <w:bCs/>
              </w:rPr>
              <w:t xml:space="preserve"> ВЭС)</w:t>
            </w:r>
            <w:r w:rsidRPr="000B7F4D">
              <w:t xml:space="preserve"> к электрическим сетям ПАО «Россети Юг» от 03.07.2020</w:t>
            </w:r>
          </w:p>
        </w:tc>
        <w:tc>
          <w:tcPr>
            <w:tcW w:w="4133" w:type="dxa"/>
            <w:tcBorders>
              <w:left w:val="single" w:sz="4" w:space="0" w:color="auto"/>
              <w:right w:val="single" w:sz="4" w:space="0" w:color="auto"/>
            </w:tcBorders>
          </w:tcPr>
          <w:p w14:paraId="69525A5E" w14:textId="77777777" w:rsidR="00D318FD" w:rsidRPr="00F2699A" w:rsidRDefault="00D318FD" w:rsidP="00D318FD">
            <w:pPr>
              <w:suppressAutoHyphens/>
              <w:jc w:val="both"/>
            </w:pPr>
            <w:r w:rsidRPr="00F2699A">
              <w:t xml:space="preserve">Невозможность выдачи мощности </w:t>
            </w:r>
            <w:proofErr w:type="spellStart"/>
            <w:r w:rsidRPr="00F2699A">
              <w:t>Марченковской</w:t>
            </w:r>
            <w:proofErr w:type="spellEnd"/>
            <w:r w:rsidRPr="00F2699A">
              <w:t xml:space="preserve"> ВЭС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B4DF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2020</w:t>
            </w:r>
          </w:p>
          <w:p w14:paraId="1A6497FF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(</w:t>
            </w:r>
            <w:proofErr w:type="spellStart"/>
            <w:r w:rsidRPr="00F2699A">
              <w:t>Марченковская</w:t>
            </w:r>
            <w:proofErr w:type="spellEnd"/>
            <w:r w:rsidRPr="00F2699A">
              <w:t xml:space="preserve"> ВЭС)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1F8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2020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0A4" w14:textId="67B3D5FB" w:rsidR="00D318FD" w:rsidRPr="00F2699A" w:rsidRDefault="00D318FD" w:rsidP="00D318FD">
            <w:pPr>
              <w:suppressAutoHyphens/>
              <w:jc w:val="center"/>
            </w:pPr>
            <w:r w:rsidRPr="00F2699A">
              <w:t>2020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A3B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2020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4A6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107" w14:textId="77777777" w:rsidR="00D318FD" w:rsidRPr="00F2699A" w:rsidRDefault="00D318FD" w:rsidP="00D318FD">
            <w:pPr>
              <w:suppressAutoHyphens/>
              <w:jc w:val="center"/>
            </w:pPr>
            <w:r w:rsidRPr="00F2699A">
              <w:t>–</w:t>
            </w:r>
          </w:p>
        </w:tc>
      </w:tr>
    </w:tbl>
    <w:p w14:paraId="7FDD4F33" w14:textId="187A3AAA" w:rsidR="002309C6" w:rsidRPr="00F2699A" w:rsidRDefault="002309C6" w:rsidP="002309C6">
      <w:pPr>
        <w:pStyle w:val="af5"/>
        <w:suppressAutoHyphens/>
        <w:ind w:left="1288"/>
        <w:jc w:val="both"/>
        <w:rPr>
          <w:b/>
        </w:rPr>
      </w:pPr>
    </w:p>
    <w:p w14:paraId="2429521E" w14:textId="77777777" w:rsidR="002309C6" w:rsidRPr="00F2699A" w:rsidRDefault="002309C6">
      <w:pPr>
        <w:rPr>
          <w:b/>
        </w:rPr>
      </w:pPr>
      <w:r w:rsidRPr="00F2699A">
        <w:rPr>
          <w:b/>
        </w:rPr>
        <w:br w:type="page"/>
      </w:r>
    </w:p>
    <w:p w14:paraId="0D90612C" w14:textId="57C6C76C" w:rsidR="005B1927" w:rsidRPr="00F2699A" w:rsidRDefault="005B1927" w:rsidP="002A4FE7">
      <w:pPr>
        <w:pStyle w:val="af5"/>
        <w:numPr>
          <w:ilvl w:val="0"/>
          <w:numId w:val="20"/>
        </w:numPr>
        <w:suppressAutoHyphens/>
        <w:jc w:val="both"/>
        <w:rPr>
          <w:b/>
          <w:sz w:val="28"/>
          <w:szCs w:val="28"/>
        </w:rPr>
      </w:pPr>
      <w:r w:rsidRPr="00F2699A">
        <w:rPr>
          <w:b/>
          <w:sz w:val="28"/>
          <w:szCs w:val="28"/>
        </w:rPr>
        <w:lastRenderedPageBreak/>
        <w:t>Мероприятия по оборудованию систем технологического управления (вторичному электротехническому оборудованию)</w:t>
      </w:r>
    </w:p>
    <w:p w14:paraId="76EC90C6" w14:textId="77777777" w:rsidR="005B1927" w:rsidRPr="00F2699A" w:rsidRDefault="005B1927" w:rsidP="005B1927">
      <w:pPr>
        <w:pStyle w:val="af5"/>
        <w:suppressAutoHyphens/>
        <w:ind w:left="1288"/>
        <w:jc w:val="both"/>
      </w:pPr>
    </w:p>
    <w:tbl>
      <w:tblPr>
        <w:tblW w:w="2197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3765"/>
        <w:gridCol w:w="1417"/>
        <w:gridCol w:w="4536"/>
        <w:gridCol w:w="4536"/>
        <w:gridCol w:w="2977"/>
        <w:gridCol w:w="2126"/>
        <w:gridCol w:w="2050"/>
      </w:tblGrid>
      <w:tr w:rsidR="00885C53" w:rsidRPr="00F2699A" w14:paraId="1546DDD4" w14:textId="77777777" w:rsidTr="00DE035B">
        <w:trPr>
          <w:trHeight w:val="38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A2E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№ п/п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B976" w14:textId="77777777" w:rsidR="00885C53" w:rsidRPr="00F2699A" w:rsidRDefault="00885C53" w:rsidP="00375686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Наименование инвестиционного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BC5B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 xml:space="preserve">Год </w:t>
            </w:r>
            <w:proofErr w:type="spellStart"/>
            <w:r w:rsidRPr="00F2699A">
              <w:rPr>
                <w:b/>
              </w:rPr>
              <w:t>реализа-ции</w:t>
            </w:r>
            <w:proofErr w:type="spellEnd"/>
            <w:r w:rsidRPr="00F2699A">
              <w:rPr>
                <w:b/>
              </w:rPr>
              <w:t xml:space="preserve"> в </w:t>
            </w:r>
            <w:proofErr w:type="spellStart"/>
            <w:r w:rsidRPr="00F2699A">
              <w:rPr>
                <w:b/>
              </w:rPr>
              <w:t>соответ-ствии</w:t>
            </w:r>
            <w:proofErr w:type="spellEnd"/>
            <w:r w:rsidRPr="00F2699A">
              <w:rPr>
                <w:b/>
              </w:rPr>
              <w:t xml:space="preserve"> с проектом ИП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DCC2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Предложения по доработке проекта ИП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AEF5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Возможные риски для энергосистемы</w:t>
            </w:r>
          </w:p>
        </w:tc>
        <w:tc>
          <w:tcPr>
            <w:tcW w:w="7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B47C" w14:textId="77777777" w:rsidR="00885C53" w:rsidRPr="00F2699A" w:rsidRDefault="00885C53" w:rsidP="00375686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Документы, предусматривающие мероприятия и сроки их реализации</w:t>
            </w:r>
          </w:p>
        </w:tc>
      </w:tr>
      <w:tr w:rsidR="00885C53" w:rsidRPr="00F2699A" w14:paraId="6EB3101B" w14:textId="77777777" w:rsidTr="00DE035B">
        <w:trPr>
          <w:trHeight w:val="435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D41" w14:textId="77777777" w:rsidR="00885C53" w:rsidRPr="00F2699A" w:rsidRDefault="00885C53" w:rsidP="005F585F">
            <w:pPr>
              <w:rPr>
                <w:b/>
              </w:rPr>
            </w:pPr>
          </w:p>
        </w:tc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1C23" w14:textId="77777777" w:rsidR="00885C53" w:rsidRPr="00F2699A" w:rsidRDefault="00885C53" w:rsidP="005F585F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6FA3" w14:textId="77777777" w:rsidR="00885C53" w:rsidRPr="00F2699A" w:rsidRDefault="00885C53" w:rsidP="005F585F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A30B" w14:textId="77777777" w:rsidR="00885C53" w:rsidRPr="00F2699A" w:rsidRDefault="00885C53" w:rsidP="005F585F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CD50" w14:textId="77777777" w:rsidR="00885C53" w:rsidRPr="00F2699A" w:rsidRDefault="00885C53" w:rsidP="005F585F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5A9E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документ-основание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301A" w14:textId="77777777" w:rsidR="00885C53" w:rsidRPr="00F2699A" w:rsidRDefault="00885C53" w:rsidP="005F585F">
            <w:pPr>
              <w:suppressAutoHyphens/>
              <w:jc w:val="center"/>
              <w:rPr>
                <w:b/>
                <w:vertAlign w:val="superscript"/>
              </w:rPr>
            </w:pPr>
            <w:r w:rsidRPr="00F2699A">
              <w:rPr>
                <w:b/>
              </w:rPr>
              <w:t>ИП субъекта электроэнергетики, утвержденная в предшествующем периоде</w:t>
            </w:r>
            <w:r w:rsidR="00375686" w:rsidRPr="00F2699A">
              <w:rPr>
                <w:b/>
                <w:vertAlign w:val="superscript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FA9C" w14:textId="77777777" w:rsidR="00885C53" w:rsidRPr="00F2699A" w:rsidRDefault="00885C53" w:rsidP="005F585F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23463D" w:rsidRPr="00F2699A" w14:paraId="4C08C316" w14:textId="77777777" w:rsidTr="00DE035B">
        <w:tc>
          <w:tcPr>
            <w:tcW w:w="21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7A1" w14:textId="08DA20FC" w:rsidR="0023463D" w:rsidRPr="00F2699A" w:rsidRDefault="00661747" w:rsidP="00661747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Астраханск</w:t>
            </w:r>
            <w:r w:rsidR="00850D15" w:rsidRPr="00F2699A">
              <w:rPr>
                <w:b/>
              </w:rPr>
              <w:t>ая</w:t>
            </w:r>
            <w:r w:rsidRPr="00F2699A">
              <w:rPr>
                <w:b/>
              </w:rPr>
              <w:t xml:space="preserve"> област</w:t>
            </w:r>
            <w:r w:rsidR="00850D15" w:rsidRPr="00F2699A">
              <w:rPr>
                <w:b/>
              </w:rPr>
              <w:t>ь</w:t>
            </w:r>
          </w:p>
        </w:tc>
      </w:tr>
      <w:tr w:rsidR="008836B4" w:rsidRPr="00F2699A" w14:paraId="75A9A14F" w14:textId="77777777" w:rsidTr="00B931A6">
        <w:trPr>
          <w:trHeight w:val="14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44B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9BC6" w14:textId="77777777" w:rsidR="008836B4" w:rsidRPr="00A61193" w:rsidRDefault="008836B4" w:rsidP="008836B4">
            <w:pPr>
              <w:suppressAutoHyphens/>
              <w:jc w:val="both"/>
            </w:pPr>
            <w:r>
              <w:t>Организация ССПИ</w:t>
            </w:r>
            <w:r w:rsidRPr="00A61193">
              <w:t xml:space="preserve"> ПС 110/10 </w:t>
            </w:r>
            <w:proofErr w:type="spellStart"/>
            <w:r w:rsidRPr="00A61193">
              <w:t>кВ</w:t>
            </w:r>
            <w:proofErr w:type="spellEnd"/>
            <w:r w:rsidRPr="00A61193">
              <w:t xml:space="preserve"> </w:t>
            </w:r>
            <w:proofErr w:type="spellStart"/>
            <w:r w:rsidRPr="00A61193">
              <w:t>Сероглазовка</w:t>
            </w:r>
            <w:proofErr w:type="spellEnd"/>
            <w:r w:rsidRPr="00A61193">
              <w:t xml:space="preserve"> </w:t>
            </w:r>
          </w:p>
          <w:p w14:paraId="56842993" w14:textId="19493C6C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DCB9" w14:textId="3193C75C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10C1" w14:textId="0D53D264" w:rsidR="008836B4" w:rsidRPr="00F2699A" w:rsidRDefault="008836B4" w:rsidP="008836B4">
            <w:pPr>
              <w:suppressAutoHyphens/>
              <w:jc w:val="both"/>
            </w:pPr>
            <w:r>
              <w:t xml:space="preserve">В проект ИП включить мероприятия по организации ССПИ на 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Сероглазовка</w:t>
            </w:r>
            <w:proofErr w:type="spellEnd"/>
            <w:r>
              <w:t xml:space="preserve"> со сроком реализации не позднее августа 2022 года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021E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77C087A3" w14:textId="5CA6C9AE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07C04" w14:textId="4C710144" w:rsidR="008836B4" w:rsidRPr="00F2699A" w:rsidRDefault="008836B4" w:rsidP="008836B4">
            <w:pPr>
              <w:pStyle w:val="25"/>
              <w:spacing w:line="240" w:lineRule="auto"/>
              <w:jc w:val="both"/>
            </w:pPr>
            <w:r w:rsidRPr="00F2699A">
              <w:t xml:space="preserve">Программа модернизации и расширения ССПИ на подстанциях ПАО «МРСК Юга» в зоне эксплуатационной ответственности филиала ПАО «МРСК Юга» - «Астраханьэнерго» на период 2019-2023 годов, утвержденная </w:t>
            </w:r>
            <w:r w:rsidRPr="008C35E0">
              <w:t>Заместителем генерального директора - директором филиала ПАО «МРСК Юга»- «Астраханьэнерго» В.Н.</w:t>
            </w:r>
            <w:r>
              <w:t> </w:t>
            </w:r>
            <w:r w:rsidRPr="008C35E0">
              <w:t>Писаревым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6C68" w14:textId="3E456133" w:rsidR="008836B4" w:rsidRPr="00F2699A" w:rsidRDefault="008836B4" w:rsidP="008836B4">
            <w:pPr>
              <w:suppressAutoHyphens/>
              <w:jc w:val="center"/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D282" w14:textId="16AB2209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</w:p>
        </w:tc>
      </w:tr>
      <w:tr w:rsidR="008836B4" w:rsidRPr="00F2699A" w14:paraId="3608178B" w14:textId="77777777" w:rsidTr="00B931A6">
        <w:trPr>
          <w:trHeight w:val="14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BF20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50B9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Оснащение комплексами телемеханизации ПС 110/10 кВ Рождественка </w:t>
            </w:r>
          </w:p>
          <w:p w14:paraId="076CE507" w14:textId="3054C391" w:rsidR="008836B4" w:rsidRPr="00F2699A" w:rsidRDefault="008836B4" w:rsidP="008836B4">
            <w:pPr>
              <w:suppressAutoHyphens/>
              <w:jc w:val="both"/>
            </w:pPr>
            <w:r w:rsidRPr="00F2699A">
              <w:t>(</w:t>
            </w:r>
            <w:r w:rsidRPr="00F2699A">
              <w:rPr>
                <w:lang w:val="en-US"/>
              </w:rPr>
              <w:t>K</w:t>
            </w:r>
            <w:r w:rsidRPr="00F2699A">
              <w:t>_1010104934)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EC12" w14:textId="3EDF5CE7" w:rsidR="008836B4" w:rsidRPr="00F2699A" w:rsidRDefault="008836B4" w:rsidP="008836B4">
            <w:pPr>
              <w:suppressAutoHyphens/>
              <w:jc w:val="center"/>
            </w:pPr>
            <w:r w:rsidRPr="00F2699A">
              <w:t>2022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F1D9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проекте ИП изменить срок реализации инвестиционного проекта </w:t>
            </w:r>
            <w:r w:rsidRPr="00F2699A">
              <w:rPr>
                <w:lang w:val="en-US"/>
              </w:rPr>
              <w:t>K</w:t>
            </w:r>
            <w:r w:rsidRPr="00F2699A">
              <w:t>_1010104934 с 2022 года на 2021 год</w:t>
            </w:r>
          </w:p>
          <w:p w14:paraId="0D5F6707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2E05" w14:textId="7179C2D5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22B51" w14:textId="77777777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906E" w14:textId="6258C091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82CF" w14:textId="01E06920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04C0050E" w14:textId="77777777" w:rsidTr="00B931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5CF9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66F1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Оснащение комплексами телемеханизации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Хошеутово</w:t>
            </w:r>
            <w:proofErr w:type="spellEnd"/>
            <w:r w:rsidRPr="00F2699A">
              <w:t xml:space="preserve"> </w:t>
            </w:r>
          </w:p>
          <w:p w14:paraId="70B70503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(</w:t>
            </w:r>
            <w:r w:rsidRPr="00F2699A">
              <w:rPr>
                <w:lang w:val="en-US"/>
              </w:rPr>
              <w:t>K</w:t>
            </w:r>
            <w:r w:rsidRPr="00F2699A">
              <w:t>_1010104935)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3FA6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8B03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проекте ИП изменить срок реализации инвестиционного проекта </w:t>
            </w:r>
            <w:r w:rsidRPr="00F2699A">
              <w:rPr>
                <w:lang w:val="en-US"/>
              </w:rPr>
              <w:t>K</w:t>
            </w:r>
            <w:r w:rsidRPr="00F2699A">
              <w:t>_1010104935 с 2022 года на 2021 год</w:t>
            </w:r>
          </w:p>
          <w:p w14:paraId="16E7C56A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2662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46066441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0E59B" w14:textId="56D7AE0C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5CE7" w14:textId="15BD5136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CB7B" w14:textId="3740DB1A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2A763BB1" w14:textId="77777777" w:rsidTr="00B931A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959E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BCB1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Оснащение комплексами телемеханизации ПС 110/10 кВ Пироговка </w:t>
            </w:r>
          </w:p>
          <w:p w14:paraId="0269BA88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(K_1010104933)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99EC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B427" w14:textId="4A4203CE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проекте ИП изменить срок реализации инвестиционного проекта K_1010104933 с 2023 года на </w:t>
            </w:r>
            <w:r>
              <w:t xml:space="preserve">август </w:t>
            </w:r>
            <w:r w:rsidRPr="00F2699A">
              <w:t>2022 год</w:t>
            </w:r>
            <w:r>
              <w:t>а</w:t>
            </w:r>
          </w:p>
          <w:p w14:paraId="7BA1F63C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0533C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6335ECF3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02369" w14:textId="7143F33F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33A9" w14:textId="4E45B5FA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9CEE" w14:textId="68CC2788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24B58C38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3A2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FA2" w14:textId="0C859012" w:rsidR="008836B4" w:rsidRPr="00F2699A" w:rsidRDefault="008836B4" w:rsidP="008836B4">
            <w:pPr>
              <w:suppressAutoHyphens/>
              <w:jc w:val="both"/>
            </w:pPr>
            <w:r>
              <w:t xml:space="preserve">Организация ССПИ 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Джелга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543" w14:textId="40414992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CC42" w14:textId="18D26E81" w:rsidR="008836B4" w:rsidRPr="00F2699A" w:rsidRDefault="008836B4" w:rsidP="008836B4">
            <w:pPr>
              <w:suppressAutoHyphens/>
              <w:jc w:val="both"/>
            </w:pPr>
            <w:r>
              <w:t xml:space="preserve">В проект ИП включить мероприятия по организации ССПИ с цифровым каналом связи для передачи телеметрической информации с 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Джелга</w:t>
            </w:r>
            <w:proofErr w:type="spellEnd"/>
            <w:r>
              <w:t xml:space="preserve"> в Филиал АО «СО ЕЭС» Астраханское РДУ со сроком реализации не позднее августа 2023 года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FA0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40A0A30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59DD7" w14:textId="2FF27E13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91C" w14:textId="61F09B10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CF24" w14:textId="62E37180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012FF507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8CC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6CBF" w14:textId="435BFC8B" w:rsidR="008836B4" w:rsidRPr="00F2699A" w:rsidRDefault="008836B4" w:rsidP="008836B4">
            <w:pPr>
              <w:suppressAutoHyphens/>
              <w:jc w:val="both"/>
            </w:pPr>
            <w:r>
              <w:t>Организация ССПИ на ПС 110 кВ Ленино, ПС 110 кВ Озерная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D825" w14:textId="5ADADC2F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779" w14:textId="4D574925" w:rsidR="008836B4" w:rsidRPr="00F2699A" w:rsidRDefault="008836B4" w:rsidP="008836B4">
            <w:pPr>
              <w:suppressAutoHyphens/>
              <w:jc w:val="both"/>
            </w:pPr>
            <w:r>
              <w:t>В проект ИП включить мероприятия по организации ССПИ и цифрового канала связи для передачи телеметрической информации с ПС 110 кВ Ленино, ПС 110 кВ Озерная в Филиал АО «СО ЕЭС» Астраханское РДУ со сроком реализации не позднее августа 2023 года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A77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7371144B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482E0" w14:textId="6F2D17AF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F13" w14:textId="6E3DF1BE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4B41" w14:textId="151E5A15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3B1DFAEF" w14:textId="77777777" w:rsidTr="000937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D0D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559" w14:textId="107982BB" w:rsidR="008836B4" w:rsidRPr="00F2699A" w:rsidRDefault="008836B4" w:rsidP="008836B4">
            <w:pPr>
              <w:suppressAutoHyphens/>
              <w:jc w:val="both"/>
            </w:pPr>
            <w:r>
              <w:t>Организация второго цифрового канала связи на ПС 110 кВ Никольская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A19" w14:textId="34268661" w:rsidR="008836B4" w:rsidRPr="00F2699A" w:rsidRDefault="008836B4" w:rsidP="008836B4">
            <w:pPr>
              <w:suppressAutoHyphens/>
              <w:jc w:val="center"/>
            </w:pPr>
            <w: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9" w14:textId="53EA1E76" w:rsidR="008836B4" w:rsidRPr="00F2699A" w:rsidRDefault="008836B4" w:rsidP="008836B4">
            <w:pPr>
              <w:suppressAutoHyphens/>
              <w:jc w:val="both"/>
            </w:pPr>
            <w:r>
              <w:t xml:space="preserve">В проект ИП включить мероприятия по организации второго цифрового канала связи для передачи телеметрической информации с ПС 110 кВ Никольская </w:t>
            </w:r>
            <w:r w:rsidRPr="00180148">
              <w:t>в Филиал АО «СО ЕЭС» Астраханское РДУ</w:t>
            </w:r>
            <w:r>
              <w:t xml:space="preserve"> со сроком реализации не позднее августа </w:t>
            </w:r>
            <w:r>
              <w:br/>
              <w:t>2022 года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DCE70" w14:textId="5F36F486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68BC5F6B" w14:textId="2580F4AA" w:rsidR="008836B4" w:rsidRPr="00F2699A" w:rsidRDefault="008836B4" w:rsidP="008836B4">
            <w:pPr>
              <w:suppressAutoHyphens/>
              <w:jc w:val="both"/>
            </w:pPr>
            <w:r w:rsidRPr="00B27DF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  <w:p w14:paraId="65558FAD" w14:textId="2A8DC038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5DCC1" w14:textId="4A6393F5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A16" w14:textId="3A160BF5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DCE4" w14:textId="6E10423C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 w:rsidRPr="00F2699A">
              <w:rPr>
                <w:i/>
              </w:rPr>
              <w:t>–</w:t>
            </w:r>
          </w:p>
        </w:tc>
      </w:tr>
      <w:tr w:rsidR="008836B4" w:rsidRPr="00F2699A" w14:paraId="4DB464B1" w14:textId="77777777" w:rsidTr="000937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5D73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DFD" w14:textId="23B10661" w:rsidR="008836B4" w:rsidRDefault="008836B4" w:rsidP="008836B4">
            <w:pPr>
              <w:suppressAutoHyphens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1C7" w14:textId="594E8370" w:rsidR="008836B4" w:rsidRDefault="008836B4" w:rsidP="008836B4">
            <w:pPr>
              <w:suppressAutoHyphens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933" w14:textId="7BFEAEDE" w:rsidR="008836B4" w:rsidRDefault="008836B4" w:rsidP="008836B4">
            <w:pPr>
              <w:suppressAutoHyphens/>
              <w:jc w:val="both"/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8610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1C317" w14:textId="77777777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ACD" w14:textId="6C9ED775" w:rsidR="008836B4" w:rsidRPr="00F2699A" w:rsidRDefault="008836B4" w:rsidP="008836B4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7E19" w14:textId="24BC9133" w:rsidR="008836B4" w:rsidRPr="00F2699A" w:rsidRDefault="008836B4" w:rsidP="008836B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–</w:t>
            </w:r>
          </w:p>
        </w:tc>
      </w:tr>
      <w:tr w:rsidR="008836B4" w:rsidRPr="00F2699A" w14:paraId="0E3E49B1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E80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8C2" w14:textId="61221CC6" w:rsidR="008836B4" w:rsidRDefault="008836B4" w:rsidP="008836B4">
            <w:pPr>
              <w:suppressAutoHyphens/>
              <w:jc w:val="both"/>
            </w:pPr>
            <w:r>
              <w:t xml:space="preserve">Организация второго цифрового канала связи на ПС 110 кВ Береговая, </w:t>
            </w:r>
            <w:r w:rsidRPr="00F4250C">
              <w:t xml:space="preserve">ПС 110 кВ Пироговка, ПС 110 </w:t>
            </w:r>
            <w:proofErr w:type="spellStart"/>
            <w:r w:rsidRPr="00F4250C">
              <w:t>кВ</w:t>
            </w:r>
            <w:proofErr w:type="spellEnd"/>
            <w:r w:rsidRPr="00F4250C">
              <w:t xml:space="preserve"> </w:t>
            </w:r>
            <w:proofErr w:type="spellStart"/>
            <w:r w:rsidRPr="00F4250C">
              <w:t>Сероглазовка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686" w14:textId="60C9F0E8" w:rsidR="008836B4" w:rsidRDefault="008836B4" w:rsidP="008836B4">
            <w:pPr>
              <w:suppressAutoHyphens/>
              <w:jc w:val="center"/>
            </w:pPr>
            <w: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9AD" w14:textId="0F3CDA1D" w:rsidR="008836B4" w:rsidRDefault="008836B4" w:rsidP="008836B4">
            <w:pPr>
              <w:suppressAutoHyphens/>
              <w:jc w:val="both"/>
            </w:pPr>
            <w:r>
              <w:t xml:space="preserve">В проект ИП включить мероприятия по организации второго цифрового канала связи для передачи телеметрической информации с ПС 110 кВ Береговая, </w:t>
            </w:r>
            <w:r w:rsidRPr="00F4250C">
              <w:t xml:space="preserve">ПС 110 кВ Пироговка, ПС 110 </w:t>
            </w:r>
            <w:proofErr w:type="spellStart"/>
            <w:r w:rsidRPr="00F4250C">
              <w:t>кВ</w:t>
            </w:r>
            <w:proofErr w:type="spellEnd"/>
            <w:r w:rsidRPr="00F4250C">
              <w:t xml:space="preserve"> </w:t>
            </w:r>
            <w:proofErr w:type="spellStart"/>
            <w:r w:rsidRPr="00F4250C">
              <w:t>Сероглазовка</w:t>
            </w:r>
            <w:proofErr w:type="spellEnd"/>
            <w:r>
              <w:t xml:space="preserve"> в Филиал АО «СО ЕЭС» Астраханское РДУ со сроком реализации не позднее августа 2023 года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8CA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D5CE0E8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DA75" w14:textId="77777777" w:rsidR="008836B4" w:rsidRPr="00F2699A" w:rsidRDefault="008836B4" w:rsidP="008836B4">
            <w:pPr>
              <w:pStyle w:val="25"/>
              <w:spacing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A7E" w14:textId="421D1831" w:rsidR="008836B4" w:rsidRDefault="008836B4" w:rsidP="008836B4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1243" w14:textId="7135EC7C" w:rsidR="008836B4" w:rsidRDefault="008836B4" w:rsidP="008836B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–</w:t>
            </w:r>
          </w:p>
        </w:tc>
      </w:tr>
      <w:tr w:rsidR="008836B4" w:rsidRPr="00F2699A" w14:paraId="45486D28" w14:textId="77777777" w:rsidTr="00DE035B">
        <w:tc>
          <w:tcPr>
            <w:tcW w:w="21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014" w14:textId="2B17C979" w:rsidR="008836B4" w:rsidRPr="00F2699A" w:rsidRDefault="008836B4" w:rsidP="008836B4">
            <w:pPr>
              <w:keepNext/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lastRenderedPageBreak/>
              <w:t>Волгоградская область</w:t>
            </w:r>
          </w:p>
        </w:tc>
      </w:tr>
      <w:tr w:rsidR="008836B4" w:rsidRPr="00F2699A" w14:paraId="68E25BAF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B9" w14:textId="77777777" w:rsidR="008836B4" w:rsidRPr="00F2699A" w:rsidRDefault="008836B4" w:rsidP="008836B4">
            <w:pPr>
              <w:pStyle w:val="af5"/>
              <w:keepNext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D8DA" w14:textId="77777777" w:rsidR="008836B4" w:rsidRPr="00F2699A" w:rsidRDefault="008836B4" w:rsidP="008836B4">
            <w:pPr>
              <w:keepNext/>
              <w:suppressAutoHyphens/>
              <w:jc w:val="both"/>
            </w:pPr>
            <w:r w:rsidRPr="00F2699A">
              <w:t xml:space="preserve">Реконструкция ПС 110/35/10 кВ Красная Слобода, ПС 110/35/10 кВ Опытная, ПС 110/10 кВ Шебалино, ПС 110/6 кВ Кузьмичи,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Рахинка</w:t>
            </w:r>
            <w:proofErr w:type="spellEnd"/>
            <w:r w:rsidRPr="00F2699A">
              <w:t xml:space="preserve">, ПС 110/35/10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Танина, ПС 110/10 кВ Рулевая, ПС 110/10 кВ Задонская,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Кременская</w:t>
            </w:r>
            <w:proofErr w:type="spellEnd"/>
            <w:r w:rsidRPr="00F2699A">
              <w:t xml:space="preserve"> с модернизацией каналов связи и устройств телемеханизации филиала ПАО "МРСК Юга" - "Волгоградэнерго" (9 комплектов)</w:t>
            </w:r>
          </w:p>
          <w:p w14:paraId="52C5257F" w14:textId="77777777" w:rsidR="008836B4" w:rsidRPr="00F2699A" w:rsidRDefault="008836B4" w:rsidP="008836B4">
            <w:pPr>
              <w:keepNext/>
              <w:suppressAutoHyphens/>
              <w:jc w:val="both"/>
            </w:pPr>
            <w:r w:rsidRPr="00F2699A">
              <w:t>(F_2010300001)</w:t>
            </w:r>
          </w:p>
          <w:p w14:paraId="703C4E2D" w14:textId="77777777" w:rsidR="008836B4" w:rsidRPr="00F2699A" w:rsidRDefault="008836B4" w:rsidP="008836B4">
            <w:pPr>
              <w:keepNext/>
              <w:suppressAutoHyphens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01AC5" w14:textId="77777777" w:rsidR="008836B4" w:rsidRPr="00F2699A" w:rsidRDefault="008836B4" w:rsidP="008836B4">
            <w:pPr>
              <w:keepNext/>
              <w:suppressAutoHyphens/>
              <w:jc w:val="center"/>
            </w:pPr>
            <w:r w:rsidRPr="00F2699A">
              <w:t>2022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CC50" w14:textId="1F46FF29" w:rsidR="008836B4" w:rsidRPr="00F2699A" w:rsidRDefault="008836B4" w:rsidP="008836B4">
            <w:pPr>
              <w:keepNext/>
              <w:suppressAutoHyphens/>
              <w:jc w:val="both"/>
            </w:pPr>
            <w:r w:rsidRPr="00F2699A">
              <w:t>В проекте ИП изменить срок реализации инвестиционного проекта F_2010300001 с 2022 на 202</w:t>
            </w:r>
            <w:r>
              <w:t>0</w:t>
            </w:r>
            <w:r w:rsidRPr="00F2699A">
              <w:t xml:space="preserve"> 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DD3F" w14:textId="77777777" w:rsidR="008836B4" w:rsidRPr="00F2699A" w:rsidRDefault="008836B4" w:rsidP="008836B4">
            <w:pPr>
              <w:keepNext/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078D9EF8" w14:textId="77777777" w:rsidR="008836B4" w:rsidRPr="00F2699A" w:rsidRDefault="008836B4" w:rsidP="008836B4">
            <w:pPr>
              <w:keepNext/>
              <w:suppressAutoHyphens/>
              <w:jc w:val="both"/>
            </w:pPr>
          </w:p>
          <w:p w14:paraId="5F1844EB" w14:textId="77777777" w:rsidR="008836B4" w:rsidRPr="00F2699A" w:rsidRDefault="008836B4" w:rsidP="008836B4">
            <w:pPr>
              <w:keepNext/>
              <w:suppressAutoHyphens/>
              <w:jc w:val="both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8C762" w14:textId="12793F85" w:rsidR="008836B4" w:rsidRPr="00F2699A" w:rsidRDefault="008836B4" w:rsidP="008836B4">
            <w:pPr>
              <w:keepNext/>
              <w:suppressAutoHyphens/>
              <w:jc w:val="both"/>
            </w:pPr>
            <w:r w:rsidRPr="00F2699A">
              <w:rPr>
                <w:bCs/>
              </w:rPr>
              <w:t xml:space="preserve">Программа модернизации и расширения ССПИ на подстанциях ПАО «МРСК Юга» в зоне эксплуатационной ответственности филиала ПАО «МРСК Юга»-«Волгоградэнерго» на период 2018-2023 годов, утвержденная </w:t>
            </w:r>
            <w:r w:rsidRPr="007D499B">
              <w:rPr>
                <w:bCs/>
              </w:rPr>
              <w:t>исполняющим обязанности заместителя генерального директора-директора филиала ПАО «МРСК Юга»-«Волгоградэнерго» П.Н. Бабешко 07.08</w:t>
            </w:r>
            <w:r w:rsidRPr="00F2699A">
              <w:rPr>
                <w:bCs/>
              </w:rPr>
              <w:t>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D689" w14:textId="77777777" w:rsidR="008836B4" w:rsidRPr="00F2699A" w:rsidRDefault="008836B4" w:rsidP="008836B4">
            <w:pPr>
              <w:keepNext/>
              <w:suppressAutoHyphens/>
              <w:jc w:val="center"/>
            </w:pPr>
            <w:r w:rsidRPr="00F2699A">
              <w:t>2020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119" w14:textId="11EB1D5A" w:rsidR="008836B4" w:rsidRPr="00F2699A" w:rsidRDefault="008836B4" w:rsidP="008836B4">
            <w:pPr>
              <w:keepNext/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695F2870" w14:textId="77777777" w:rsidTr="00DF5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F4D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777F0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Реконструкция ПС 110/10 кВ Ярки, ПС 110/35/10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Клетская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Арчединская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Глазуновская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Сидорская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Етеревская</w:t>
            </w:r>
            <w:proofErr w:type="spellEnd"/>
            <w:r w:rsidRPr="00F2699A">
              <w:t xml:space="preserve">, ПС 110/35/10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Вязовка,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Матышево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Рудня с модернизацией каналов связи и устройств телемеханизации филиала ПАО "МРСК Юга" - "Волгоградэнерго" (9 комплектов)</w:t>
            </w:r>
          </w:p>
          <w:p w14:paraId="0AC0F94C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(F_2010100090)</w:t>
            </w:r>
          </w:p>
          <w:p w14:paraId="28289A8C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69D0B" w14:textId="3C28F0DC" w:rsidR="008836B4" w:rsidRPr="00F2699A" w:rsidRDefault="008836B4" w:rsidP="008836B4">
            <w:pPr>
              <w:suppressAutoHyphens/>
              <w:jc w:val="center"/>
            </w:pPr>
            <w:r w:rsidRPr="00F2699A">
              <w:t>2023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23E51" w14:textId="1B405916" w:rsidR="008836B4" w:rsidRPr="00F2699A" w:rsidRDefault="008836B4" w:rsidP="008836B4">
            <w:pPr>
              <w:pStyle w:val="af5"/>
              <w:tabs>
                <w:tab w:val="left" w:pos="220"/>
              </w:tabs>
              <w:suppressAutoHyphens/>
              <w:ind w:left="0"/>
              <w:jc w:val="both"/>
            </w:pPr>
            <w:r w:rsidRPr="00DF5A99">
              <w:t xml:space="preserve">В проекте ИП изменить срок реализации мероприятий по организации ССПИ и двух цифровых каналов связи для передачи телеметрической информации с ПС 110 кВ Ярки,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</w:t>
            </w:r>
            <w:proofErr w:type="spellStart"/>
            <w:r w:rsidRPr="00DF5A99">
              <w:t>Клетская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</w:t>
            </w:r>
            <w:proofErr w:type="spellStart"/>
            <w:r w:rsidRPr="00DF5A99">
              <w:t>Арчединская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кВГлазуновская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</w:t>
            </w:r>
            <w:proofErr w:type="spellStart"/>
            <w:r w:rsidRPr="00DF5A99">
              <w:t>Сидорская</w:t>
            </w:r>
            <w:proofErr w:type="spellEnd"/>
            <w:r w:rsidRPr="00DF5A99">
              <w:t xml:space="preserve"> в Филиал АО «СО ЕЭС» В</w:t>
            </w:r>
            <w:r>
              <w:t>олгоградское</w:t>
            </w:r>
            <w:r w:rsidRPr="00DF5A99">
              <w:t xml:space="preserve"> РДУ с 2023 на 2021 год и с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</w:t>
            </w:r>
            <w:proofErr w:type="spellStart"/>
            <w:r w:rsidRPr="00DF5A99">
              <w:t>Етеревская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кВВязовка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</w:t>
            </w:r>
            <w:proofErr w:type="spellStart"/>
            <w:r w:rsidRPr="00DF5A99">
              <w:t>Матышево</w:t>
            </w:r>
            <w:proofErr w:type="spellEnd"/>
            <w:r w:rsidRPr="00DF5A99">
              <w:t xml:space="preserve">, ПС 110 </w:t>
            </w:r>
            <w:proofErr w:type="spellStart"/>
            <w:r w:rsidRPr="00DF5A99">
              <w:t>кВ</w:t>
            </w:r>
            <w:proofErr w:type="spellEnd"/>
            <w:r w:rsidRPr="00DF5A99">
              <w:t xml:space="preserve"> Рудня с 202</w:t>
            </w:r>
            <w:r>
              <w:t>3</w:t>
            </w:r>
            <w:r w:rsidRPr="00DF5A99">
              <w:t xml:space="preserve"> на 2022 год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D7435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504FD35E" w14:textId="77777777" w:rsidR="008836B4" w:rsidRPr="00F2699A" w:rsidRDefault="008836B4" w:rsidP="008836B4">
            <w:pPr>
              <w:suppressAutoHyphens/>
              <w:jc w:val="both"/>
            </w:pPr>
          </w:p>
          <w:p w14:paraId="216CAD3E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EF32C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3BC0C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2021,</w:t>
            </w:r>
          </w:p>
          <w:p w14:paraId="7551E2C3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2022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53AD7" w14:textId="21014FEA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586D2666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E70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58A98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Реконструкция ПС 110/35/6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Жирновская</w:t>
            </w:r>
            <w:proofErr w:type="spellEnd"/>
            <w:r w:rsidRPr="00F2699A">
              <w:t xml:space="preserve">, ПС 110/35/10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Линево, ПС 110/6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, ПС 110/10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Мокрая Ольховка, ПС 110/10 кВ Мирошники, ПС 110/6 кВ Филино, ПС 110/10 кВ Ольховка, ПС 110/35/10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Даниловская</w:t>
            </w:r>
            <w:proofErr w:type="spellEnd"/>
            <w:r w:rsidRPr="00F2699A">
              <w:t xml:space="preserve"> с модернизацией каналов связи и устройств </w:t>
            </w:r>
            <w:r w:rsidRPr="00F2699A">
              <w:lastRenderedPageBreak/>
              <w:t>телемеханизации филиала ПАО "МРСК Юга" - "Волгоградэнерго" (8 комплектов)</w:t>
            </w:r>
          </w:p>
          <w:p w14:paraId="5A3322C1" w14:textId="35929E0B" w:rsidR="008836B4" w:rsidRPr="00F2699A" w:rsidRDefault="008836B4" w:rsidP="008836B4">
            <w:pPr>
              <w:suppressAutoHyphens/>
              <w:jc w:val="both"/>
            </w:pPr>
            <w:r w:rsidRPr="00F2699A">
              <w:t>(I_2010102220)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93EAB" w14:textId="54C5E802" w:rsidR="008836B4" w:rsidRPr="00F2699A" w:rsidRDefault="008836B4" w:rsidP="008836B4">
            <w:pPr>
              <w:suppressAutoHyphens/>
              <w:jc w:val="center"/>
            </w:pPr>
            <w:r w:rsidRPr="00F2699A">
              <w:lastRenderedPageBreak/>
              <w:t>2024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6304B" w14:textId="01628B16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проекте ИП изменить срок реализации мероприятий по организации ССПИ и двух цифровых каналов связи для передачи телеметрической информации с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Жирновская</w:t>
            </w:r>
            <w:proofErr w:type="spellEnd"/>
            <w:r w:rsidRPr="00F2699A">
              <w:t xml:space="preserve">,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Линево,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,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Мокрая Ольховка в Филиал АО «СО ЕЭС» Волгоградское РДУ с 2024 на 2023 год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75EA0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5EE80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B7E30" w14:textId="598A9DD1" w:rsidR="008836B4" w:rsidRPr="00F2699A" w:rsidRDefault="008836B4" w:rsidP="008836B4">
            <w:pPr>
              <w:suppressAutoHyphens/>
              <w:jc w:val="center"/>
            </w:pPr>
            <w:r w:rsidRPr="00F2699A">
              <w:t>2023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E18A" w14:textId="35D53152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688118AC" w14:textId="77777777" w:rsidTr="008836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A9EF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123E5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Установка АОПО ВЛ 110 кВ Красный Яр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(ВЛ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№401) и ПРД УПАСК на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ADB95" w14:textId="2DF752DC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05A8F" w14:textId="7487638C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 ИП включить мероприятие по установке АОПО ВЛ 110 кВ Красный Яр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(ВЛ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№401) и ПРД УПАСК на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со сроком выполнения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EF452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Невозможность выдачи мощности Котовской ВЭС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FB57E" w14:textId="5A4F9F8E" w:rsidR="008836B4" w:rsidRPr="00F2699A" w:rsidRDefault="008836B4" w:rsidP="008836B4">
            <w:pPr>
              <w:suppressAutoHyphens/>
              <w:jc w:val="both"/>
              <w:rPr>
                <w:bCs/>
              </w:rPr>
            </w:pPr>
            <w:r w:rsidRPr="00F2699A">
              <w:rPr>
                <w:bCs/>
              </w:rPr>
              <w:t>Утвержденные технические условия на технологическое присоединение объектов по производству электрической энергии ООО «Восьмой Ветропарк ФРВ» (Котовская ВЭС) к электрическим сетям ПАО «Россети Юг» от 20.04.2020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29C75" w14:textId="0C93778E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90DBE" w14:textId="0ACB244A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78FB22A0" w14:textId="77777777" w:rsidTr="008836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78D8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4C1B2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Установка АОПО ВЛ 110 кВ Мокрая Ольховка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c отпайкой на ПС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(участок от ПС 110 кВ Мокрая Ольховка до </w:t>
            </w:r>
            <w:proofErr w:type="spellStart"/>
            <w:r w:rsidRPr="00F2699A">
              <w:t>отп</w:t>
            </w:r>
            <w:proofErr w:type="spellEnd"/>
            <w:r w:rsidRPr="00F2699A">
              <w:t>.) и ПРД УПАСК на ПС 110 кВ Мокрая Ольховка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7B198" w14:textId="2549311C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1CD79" w14:textId="0902D71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 ИП включить мероприятие по установке АОПО ВЛ 110 кВ Мокрая Ольховка –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c отпайкой на ПС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(участок от ПС 110 кВ Мокрая Ольховка до </w:t>
            </w:r>
            <w:proofErr w:type="spellStart"/>
            <w:r w:rsidRPr="00F2699A">
              <w:t>отп</w:t>
            </w:r>
            <w:proofErr w:type="spellEnd"/>
            <w:r w:rsidRPr="00F2699A">
              <w:t>.) и ПРД УПАСК на ПС 110 кВ Мокрая Ольховка со сроком выполнения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48548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Невозможность выдачи мощности Котовской ВЭС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9EB68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8BCDD" w14:textId="20488460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23A16" w14:textId="481674E1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1DBDE143" w14:textId="77777777" w:rsidTr="008836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3CA6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F9521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Установка полукомплектов ДФЗ на ПС 110 кВ Мокрая Ольховка, ПС 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с организацией ВЧ-канала связи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8F13F" w14:textId="50F3FB96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56AE0" w14:textId="4D02501E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В проект ИП включить мероприятие по установке полукомплектов ДФЗ на </w:t>
            </w:r>
            <w:r w:rsidRPr="00F2699A">
              <w:br/>
              <w:t>ПС 110 кВ Мокрая Ольховка, ПС 110 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Новомлиново</w:t>
            </w:r>
            <w:proofErr w:type="spellEnd"/>
            <w:r w:rsidRPr="00F2699A">
              <w:t xml:space="preserve"> с организацией ВЧ-канала связи со сроком выполнения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F7B4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rPr>
                <w:bCs/>
              </w:rPr>
              <w:t>Невозможность выдачи мощности Котовской ВЭС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8968C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50C0" w14:textId="2C1975B8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AB210" w14:textId="5B7E637D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7DBE6AD9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DDE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0B49A" w14:textId="31C259D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Организация дистанционного управления оборудованием и устройствами ПС 110 кВ Береговая,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из Филиала АО «СО ЕЭС» Волгоградское РДУ и ЦУС филиала ПАО «Россети Юг»-«Волгоградэнерго»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D78AC" w14:textId="7F876E89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B3AB9" w14:textId="2C8F6EBD" w:rsidR="008836B4" w:rsidRPr="00F2699A" w:rsidRDefault="008836B4" w:rsidP="00225649">
            <w:pPr>
              <w:suppressAutoHyphens/>
              <w:jc w:val="both"/>
            </w:pPr>
            <w:r w:rsidRPr="00F2699A">
              <w:t xml:space="preserve">В проект ИП включить мероприятия </w:t>
            </w:r>
            <w:r>
              <w:t xml:space="preserve"> по</w:t>
            </w:r>
            <w:r w:rsidRPr="00F2699A">
              <w:t xml:space="preserve"> модернизации (создани</w:t>
            </w:r>
            <w:r>
              <w:t>ю</w:t>
            </w:r>
            <w:r w:rsidRPr="00F2699A">
              <w:t xml:space="preserve">) АСУТП и ССПИ </w:t>
            </w:r>
            <w:r w:rsidRPr="00F2699A">
              <w:br/>
              <w:t xml:space="preserve">ПС 110 кВ Береговая и ПС 110 </w:t>
            </w:r>
            <w:proofErr w:type="spellStart"/>
            <w:r w:rsidRPr="00F2699A"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Слюсарево</w:t>
            </w:r>
            <w:proofErr w:type="spellEnd"/>
            <w:r w:rsidRPr="00F2699A">
              <w:t xml:space="preserve"> для реализации проектов дистанционного управления из Филиала АО «СО ЕЭС» Волгоградское РДУ и ЦУС филиала ПАО «Россети Юг» – «Волгоградэнерго» со сроком реализации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64763" w14:textId="77777777" w:rsidR="008836B4" w:rsidRPr="00F2699A" w:rsidRDefault="008836B4" w:rsidP="008836B4">
            <w:pPr>
              <w:jc w:val="both"/>
            </w:pPr>
            <w:r w:rsidRPr="00F2699A">
              <w:t>Отсутствие реализации дистанционного управления приведет к невозможности:</w:t>
            </w:r>
          </w:p>
          <w:p w14:paraId="118D54D2" w14:textId="77777777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сокращения времени реализации мер по ликвидации и предупреждению развития технологических нарушений в энергосистеме;</w:t>
            </w:r>
          </w:p>
          <w:p w14:paraId="75FBA413" w14:textId="77777777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исключения рисков ошибочных действий оперативного персонала при выполнении оперативных переключений на подстанциях;</w:t>
            </w:r>
          </w:p>
          <w:p w14:paraId="31178CBA" w14:textId="15982101" w:rsidR="00225649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сокращения времени выполнения оперативных переключений;</w:t>
            </w:r>
          </w:p>
          <w:p w14:paraId="3F4895B0" w14:textId="58767CDA" w:rsidR="008836B4" w:rsidRPr="00225649" w:rsidRDefault="008836B4" w:rsidP="00225649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  <w:rPr>
                <w:bCs/>
              </w:rPr>
            </w:pPr>
            <w:r w:rsidRPr="00F2699A">
              <w:t xml:space="preserve">сокращения времени обеспечения режимных условий для производства переключений на подстанциях (работа </w:t>
            </w:r>
            <w:r w:rsidRPr="00F2699A">
              <w:lastRenderedPageBreak/>
              <w:t>электрических станций с отклонением от планового диспетчерского графика)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3498B" w14:textId="63BB3535" w:rsidR="008836B4" w:rsidRPr="00F2699A" w:rsidRDefault="008836B4" w:rsidP="008836B4">
            <w:pPr>
              <w:suppressAutoHyphens/>
              <w:jc w:val="both"/>
            </w:pPr>
            <w:r w:rsidRPr="00F2699A">
              <w:lastRenderedPageBreak/>
              <w:t>План-график реализации проектов дистанционного управления оборудованием из центров управления сетями ДЗО ПАО «Россети» и диспетчерских центров АО «СО ЕЭС» с применением автоматизированных программ переключений, утвержденный протоколом заседания Совета директоров ПАО «Россети» от 30.04.2020 №</w:t>
            </w:r>
            <w:r>
              <w:t> </w:t>
            </w:r>
            <w:r w:rsidRPr="00F2699A">
              <w:t>411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933B6" w14:textId="559897F6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19B44" w14:textId="5A0A9D4B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40AF2D27" w14:textId="77777777" w:rsidTr="00DE035B">
        <w:tc>
          <w:tcPr>
            <w:tcW w:w="21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83E" w14:textId="365B03E4" w:rsidR="008836B4" w:rsidRPr="00F2699A" w:rsidRDefault="008836B4" w:rsidP="008836B4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Ростовская область</w:t>
            </w:r>
          </w:p>
        </w:tc>
      </w:tr>
      <w:tr w:rsidR="008836B4" w:rsidRPr="00F2699A" w14:paraId="2D5C630F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0D37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2A37E" w14:textId="6AC3429B" w:rsidR="008836B4" w:rsidRPr="00F2699A" w:rsidRDefault="008836B4" w:rsidP="008836B4">
            <w:pPr>
              <w:jc w:val="both"/>
            </w:pPr>
            <w:r w:rsidRPr="00F2699A">
              <w:t>Организация каналов связи и модернизация системы сбора и передачи информации на ПС 110 кВ Чалтырь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6C833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BD507" w14:textId="0836DCC3" w:rsidR="008836B4" w:rsidRPr="00F2699A" w:rsidRDefault="008836B4" w:rsidP="008836B4">
            <w:pPr>
              <w:suppressAutoHyphens/>
              <w:jc w:val="both"/>
            </w:pPr>
            <w:r w:rsidRPr="00F2699A">
              <w:t>В проект ИП включить мероприятия по организации каналов связи между ПС 110 кВ Чалтырь и ПО ЮЗЭС для передачи телеметрической информации в Филиал АО «СО ЕЭС» Ростовское РДУ со сроком реализации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84DE8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0D2FD" w14:textId="7E1F4B40" w:rsidR="008836B4" w:rsidRDefault="00225649" w:rsidP="008836B4">
            <w:pPr>
              <w:suppressAutoHyphens/>
              <w:jc w:val="both"/>
            </w:pPr>
            <w:r>
              <w:t xml:space="preserve">1. </w:t>
            </w:r>
            <w:r w:rsidR="008836B4" w:rsidRPr="00813323">
              <w:t>Программа модернизации и расширения системы сбора и передачи информации на подстанциях ПАО «МРСК Юга» в зоне эксплуатационной ответственности филиала ПАО «МРСК Юга» - «Ростовэнерго» на период 2020-2023 годов, утвержденная Заместителем генерального директора-директором филиала ПАО «МРСК Юга» - «Ростовэнерго»</w:t>
            </w:r>
            <w:r w:rsidR="008836B4">
              <w:t xml:space="preserve"> </w:t>
            </w:r>
          </w:p>
          <w:p w14:paraId="75482AF9" w14:textId="4F2625CB" w:rsidR="008836B4" w:rsidRDefault="008836B4" w:rsidP="008836B4">
            <w:pPr>
              <w:suppressAutoHyphens/>
              <w:jc w:val="both"/>
            </w:pPr>
            <w:r>
              <w:t xml:space="preserve">Д.Б. Акопяном </w:t>
            </w:r>
            <w:r w:rsidRPr="00813323">
              <w:t>27.09.2019</w:t>
            </w:r>
            <w:r w:rsidR="00225649">
              <w:t>.</w:t>
            </w:r>
          </w:p>
          <w:p w14:paraId="16417807" w14:textId="14A61CD2" w:rsidR="008836B4" w:rsidRPr="00646FE4" w:rsidRDefault="00225649" w:rsidP="008836B4">
            <w:pPr>
              <w:suppressAutoHyphens/>
              <w:jc w:val="both"/>
              <w:rPr>
                <w:highlight w:val="yellow"/>
              </w:rPr>
            </w:pPr>
            <w:r>
              <w:t xml:space="preserve">2. </w:t>
            </w:r>
            <w:r w:rsidR="008836B4" w:rsidRPr="00420730">
              <w:t xml:space="preserve">Письмо АО «СО ЕЭС» от 23.04.2020 №В21-I-1-19-4234 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6679A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16E96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6567E355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5DF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B2A88" w14:textId="77777777" w:rsidR="008836B4" w:rsidRPr="00F2699A" w:rsidRDefault="008836B4" w:rsidP="008836B4">
            <w:pPr>
              <w:jc w:val="both"/>
            </w:pPr>
            <w:r w:rsidRPr="00F2699A">
              <w:t>Техническое перевооружение ПС 110 кВ с установкой регистраторов аварийных событий (РАС) филиала ОАО "МРСК Юга" - "Ростовэнерго" 1 ПК (10 шт.)</w:t>
            </w:r>
          </w:p>
          <w:p w14:paraId="537B7A2C" w14:textId="77777777" w:rsidR="008836B4" w:rsidRPr="00F2699A" w:rsidRDefault="008836B4" w:rsidP="008836B4">
            <w:pPr>
              <w:jc w:val="both"/>
            </w:pPr>
            <w:r w:rsidRPr="00F2699A">
              <w:t>(G_4010005151)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D0DC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B70D3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В проекте ИП изменить срок реализации инвестиционного проекта G_4010005151 с 2021 года на 2020 год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6A01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A752A" w14:textId="5C36DCB5" w:rsidR="008836B4" w:rsidRPr="00646FE4" w:rsidRDefault="008836B4" w:rsidP="008836B4">
            <w:pPr>
              <w:suppressAutoHyphens/>
              <w:jc w:val="both"/>
              <w:rPr>
                <w:bCs/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DAD11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2020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32B9" w14:textId="77777777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5BBF9A2D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8B6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C33F5" w14:textId="77777777" w:rsidR="008836B4" w:rsidRPr="00F2699A" w:rsidRDefault="008836B4" w:rsidP="008836B4">
            <w:pPr>
              <w:jc w:val="both"/>
            </w:pPr>
            <w:r w:rsidRPr="00F2699A">
              <w:t xml:space="preserve">«Модернизация телемеханики и организация каналов связи </w:t>
            </w:r>
          </w:p>
          <w:p w14:paraId="7451E351" w14:textId="77777777" w:rsidR="008836B4" w:rsidRPr="00F2699A" w:rsidRDefault="008836B4" w:rsidP="008836B4">
            <w:pPr>
              <w:jc w:val="both"/>
            </w:pPr>
            <w:r w:rsidRPr="00F2699A">
              <w:t>с ПС 110/35/10кВ Юбилейная в рамках программы модернизации и расширения системы сбора и передачи информации на подстанциях филиала ПАО «МРСК Юга» - «Ростовэнерго»</w:t>
            </w:r>
          </w:p>
          <w:p w14:paraId="13E54DEA" w14:textId="048A85CD" w:rsidR="008836B4" w:rsidRPr="00F2699A" w:rsidRDefault="008836B4" w:rsidP="008836B4">
            <w:pPr>
              <w:jc w:val="both"/>
            </w:pPr>
            <w:r w:rsidRPr="00F2699A">
              <w:t>(K_4010008806)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ABDC8" w14:textId="513BC830" w:rsidR="008836B4" w:rsidRPr="00F2699A" w:rsidRDefault="008836B4" w:rsidP="008836B4">
            <w:pPr>
              <w:suppressAutoHyphens/>
              <w:jc w:val="center"/>
            </w:pPr>
            <w:r w:rsidRPr="00F2699A">
              <w:t>2022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F8F33" w14:textId="3BBFDD90" w:rsidR="008836B4" w:rsidRPr="00F2699A" w:rsidRDefault="008836B4" w:rsidP="008836B4">
            <w:pPr>
              <w:suppressAutoHyphens/>
              <w:jc w:val="both"/>
            </w:pPr>
            <w:r w:rsidRPr="00F2699A">
              <w:t>В проекте ИП изменить срок реализации инвестиционного проекта K_4010008806 с 2022 года на 202</w:t>
            </w:r>
            <w:r>
              <w:t>1</w:t>
            </w:r>
            <w:r w:rsidRPr="00F2699A">
              <w:t xml:space="preserve"> год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F5AE6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2EA586CC" w14:textId="26F5C2D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10FE9" w14:textId="7D10E00F" w:rsidR="008836B4" w:rsidRPr="00646FE4" w:rsidRDefault="008836B4" w:rsidP="008836B4">
            <w:pPr>
              <w:suppressAutoHyphens/>
              <w:jc w:val="both"/>
              <w:rPr>
                <w:highlight w:val="yellow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C2248" w14:textId="6AC7F3D3" w:rsidR="008836B4" w:rsidRPr="00F2699A" w:rsidRDefault="008836B4" w:rsidP="008836B4">
            <w:pPr>
              <w:suppressAutoHyphens/>
              <w:jc w:val="center"/>
            </w:pPr>
            <w:r w:rsidRPr="00F2699A">
              <w:t>2021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BE651" w14:textId="47D1C8B2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108CF8B2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A7A2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1D35A" w14:textId="77777777" w:rsidR="008836B4" w:rsidRPr="00F2699A" w:rsidRDefault="008836B4" w:rsidP="008836B4">
            <w:pPr>
              <w:jc w:val="both"/>
            </w:pPr>
            <w:r w:rsidRPr="00F2699A">
              <w:t>«Модернизация телемеханики и организация каналов связи</w:t>
            </w:r>
          </w:p>
          <w:p w14:paraId="5975D42C" w14:textId="77777777" w:rsidR="008836B4" w:rsidRPr="00F2699A" w:rsidRDefault="008836B4" w:rsidP="008836B4">
            <w:pPr>
              <w:jc w:val="both"/>
            </w:pPr>
            <w:r w:rsidRPr="00F2699A">
              <w:t xml:space="preserve">с ПС 110/35/10кВ </w:t>
            </w:r>
            <w:proofErr w:type="spellStart"/>
            <w:r w:rsidRPr="00F2699A">
              <w:t>Мартыновская</w:t>
            </w:r>
            <w:proofErr w:type="spellEnd"/>
            <w:r w:rsidRPr="00F2699A">
              <w:t xml:space="preserve"> в рамках программы модернизации и расширения системы сбора и передачи информации на </w:t>
            </w:r>
            <w:r w:rsidRPr="00F2699A">
              <w:lastRenderedPageBreak/>
              <w:t>подстанциях филиала ПАО «МРСК Юга» - «Ростовэнерго»</w:t>
            </w:r>
          </w:p>
          <w:p w14:paraId="6075C9F7" w14:textId="185989D5" w:rsidR="008836B4" w:rsidRPr="00F2699A" w:rsidRDefault="008836B4" w:rsidP="008836B4">
            <w:pPr>
              <w:jc w:val="both"/>
            </w:pPr>
            <w:r w:rsidRPr="00F2699A">
              <w:t>(K_4010008804)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1F9F3" w14:textId="3E096ECB" w:rsidR="008836B4" w:rsidRPr="00F2699A" w:rsidRDefault="008836B4" w:rsidP="008836B4">
            <w:pPr>
              <w:suppressAutoHyphens/>
              <w:jc w:val="center"/>
            </w:pPr>
            <w:r w:rsidRPr="00F2699A">
              <w:lastRenderedPageBreak/>
              <w:t>2022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EA45D" w14:textId="1BFF9D30" w:rsidR="008836B4" w:rsidRPr="00F2699A" w:rsidRDefault="008836B4" w:rsidP="008836B4">
            <w:pPr>
              <w:suppressAutoHyphens/>
              <w:jc w:val="both"/>
            </w:pPr>
            <w:r w:rsidRPr="00F2699A">
              <w:t>В проекте ИП изменить срок реализации инвестиционного проекта K_4010008804 с 2022 года на 2020 год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0FD86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22A44965" w14:textId="717B607D" w:rsidR="008836B4" w:rsidRPr="00F2699A" w:rsidRDefault="008836B4" w:rsidP="008836B4">
            <w:pPr>
              <w:suppressAutoHyphens/>
              <w:jc w:val="both"/>
            </w:pPr>
            <w:r w:rsidRPr="00F2699A">
              <w:lastRenderedPageBreak/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077B8" w14:textId="6EB7538B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D8106" w14:textId="51E2FCE1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B78FB" w14:textId="1449DAAD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3A92C505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5749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44810" w14:textId="3206AE94" w:rsidR="008836B4" w:rsidRPr="00F2699A" w:rsidRDefault="008836B4" w:rsidP="008836B4">
            <w:pPr>
              <w:jc w:val="both"/>
            </w:pPr>
            <w:r w:rsidRPr="00F2699A">
              <w:t xml:space="preserve">Организация дистанционного управления оборудованием и устройствами ПС 110 кВ Полевая из Филиала АО «СО ЕЭС» Ростовское РДУ и ЦУС филиала ПАО «Россети Юг» -«Ростовэнерго»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D5EA9" w14:textId="123ED732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552DC" w14:textId="7A84FB43" w:rsidR="008836B4" w:rsidRPr="00F2699A" w:rsidRDefault="008836B4" w:rsidP="00225649">
            <w:pPr>
              <w:suppressAutoHyphens/>
              <w:jc w:val="both"/>
            </w:pPr>
            <w:r w:rsidRPr="00F2699A">
              <w:t xml:space="preserve">В проект </w:t>
            </w:r>
            <w:r w:rsidR="00225649">
              <w:t>ИП</w:t>
            </w:r>
            <w:r w:rsidRPr="00F2699A">
              <w:t xml:space="preserve"> включить мероприятия </w:t>
            </w:r>
            <w:r>
              <w:t xml:space="preserve"> по</w:t>
            </w:r>
            <w:r w:rsidRPr="00F2699A">
              <w:t xml:space="preserve"> модернизации (создани</w:t>
            </w:r>
            <w:r>
              <w:t>ю</w:t>
            </w:r>
            <w:r w:rsidRPr="00F2699A">
              <w:t>) АСУТП и ССПИ ПС 110 кВ</w:t>
            </w:r>
            <w:r>
              <w:t xml:space="preserve"> </w:t>
            </w:r>
            <w:r w:rsidRPr="00F2699A">
              <w:t>Полевая для реализации проектов дистанционного управления из Филиала АО «СО ЕЭС» Ростовское РДУ и ЦУС филиала ПАО «Россети Юг» – «</w:t>
            </w:r>
            <w:proofErr w:type="spellStart"/>
            <w:r w:rsidRPr="00F2699A">
              <w:t>Ростовэнергоэнерго</w:t>
            </w:r>
            <w:proofErr w:type="spellEnd"/>
            <w:r w:rsidRPr="00F2699A">
              <w:t>» со сроком реализации в 2021 году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0E515" w14:textId="77777777" w:rsidR="008836B4" w:rsidRPr="00F2699A" w:rsidRDefault="008836B4" w:rsidP="008836B4">
            <w:pPr>
              <w:jc w:val="both"/>
            </w:pPr>
            <w:r w:rsidRPr="00F2699A">
              <w:t>Отсутствие реализации дистанционного управления приведет к невозможности:</w:t>
            </w:r>
          </w:p>
          <w:p w14:paraId="1A013903" w14:textId="77777777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сокращения времени реализации мер по ликвидации и предупреждению развития технологических нарушений в энергосистеме;</w:t>
            </w:r>
          </w:p>
          <w:p w14:paraId="3BF4EE86" w14:textId="77777777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исключения рисков ошибочных действий оперативного персонала при выполнении оперативных переключений на подстанциях;</w:t>
            </w:r>
          </w:p>
          <w:p w14:paraId="3E6F5AA1" w14:textId="77777777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сокращения времени выполнения оперативных переключений;</w:t>
            </w:r>
          </w:p>
          <w:p w14:paraId="50F4A50F" w14:textId="0FD26093" w:rsidR="008836B4" w:rsidRPr="00F2699A" w:rsidRDefault="008836B4" w:rsidP="008836B4">
            <w:pPr>
              <w:pStyle w:val="af5"/>
              <w:numPr>
                <w:ilvl w:val="0"/>
                <w:numId w:val="33"/>
              </w:numPr>
              <w:tabs>
                <w:tab w:val="left" w:pos="274"/>
              </w:tabs>
              <w:ind w:left="0" w:firstLine="0"/>
              <w:jc w:val="both"/>
            </w:pPr>
            <w:r w:rsidRPr="00F2699A">
              <w:t>сокращения времени обеспечения режимных условий для производства переключений на подстанциях (работа электрических станций с отклонением от планового диспетчерского графика)</w:t>
            </w:r>
          </w:p>
          <w:p w14:paraId="43A8971E" w14:textId="77777777" w:rsidR="008836B4" w:rsidRPr="00F2699A" w:rsidRDefault="008836B4" w:rsidP="008836B4">
            <w:pPr>
              <w:suppressAutoHyphens/>
              <w:jc w:val="both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A2188" w14:textId="56F24121" w:rsidR="008836B4" w:rsidRPr="00F2699A" w:rsidRDefault="008836B4" w:rsidP="008836B4">
            <w:pPr>
              <w:suppressAutoHyphens/>
              <w:jc w:val="both"/>
            </w:pPr>
            <w:r w:rsidRPr="00F2699A">
              <w:rPr>
                <w:bCs/>
              </w:rPr>
              <w:t>План-график реализации проектов дистанционного управления оборудованием из центров управления сетями ДЗО ПАО «Россети» и диспетчерских центров АО «СО ЕЭС» с применением автоматизированных программ переключений, утвержденный протоколом заседания Совета директоров ПАО «Россети» от 30.04.2020 №411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52AC2" w14:textId="30F0648A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631D7" w14:textId="114DE245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tr w:rsidR="008836B4" w:rsidRPr="00F2699A" w14:paraId="00B52CA0" w14:textId="77777777" w:rsidTr="00DE035B">
        <w:tc>
          <w:tcPr>
            <w:tcW w:w="21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B00" w14:textId="13353961" w:rsidR="008836B4" w:rsidRPr="00F2699A" w:rsidRDefault="008836B4" w:rsidP="008836B4">
            <w:pPr>
              <w:suppressAutoHyphens/>
              <w:jc w:val="center"/>
              <w:rPr>
                <w:b/>
              </w:rPr>
            </w:pPr>
            <w:r w:rsidRPr="00F2699A">
              <w:rPr>
                <w:b/>
              </w:rPr>
              <w:t>Республика Калмыкия</w:t>
            </w:r>
          </w:p>
        </w:tc>
      </w:tr>
      <w:tr w:rsidR="008836B4" w:rsidRPr="00F2699A" w14:paraId="14E28B86" w14:textId="77777777" w:rsidTr="00DE035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055" w14:textId="77777777" w:rsidR="008836B4" w:rsidRPr="00F2699A" w:rsidRDefault="008836B4" w:rsidP="008836B4">
            <w:pPr>
              <w:pStyle w:val="af5"/>
              <w:numPr>
                <w:ilvl w:val="0"/>
                <w:numId w:val="24"/>
              </w:numPr>
              <w:suppressAutoHyphens/>
              <w:jc w:val="both"/>
            </w:pPr>
            <w:bookmarkStart w:id="1" w:name="_Hlk48048645"/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C3E6D" w14:textId="77777777" w:rsidR="008836B4" w:rsidRPr="00F2699A" w:rsidRDefault="008836B4" w:rsidP="008836B4">
            <w:pPr>
              <w:jc w:val="both"/>
            </w:pPr>
            <w:r w:rsidRPr="00F2699A">
              <w:t>Модернизация оборудования системы обмена технологической информацией с АО "СО ЕЭС" для нужд филиала ПАО "МРСК Юга"-"</w:t>
            </w:r>
            <w:proofErr w:type="spellStart"/>
            <w:r w:rsidRPr="00F2699A">
              <w:t>Калмэнерго</w:t>
            </w:r>
            <w:proofErr w:type="spellEnd"/>
            <w:r w:rsidRPr="00F2699A">
              <w:t>" на ПС 110/10 "</w:t>
            </w:r>
            <w:proofErr w:type="spellStart"/>
            <w:r w:rsidRPr="00F2699A">
              <w:t>Володаровская</w:t>
            </w:r>
            <w:proofErr w:type="spellEnd"/>
            <w:r w:rsidRPr="00F2699A">
              <w:t xml:space="preserve">", ПС 110/10"Виноградовская" (2 </w:t>
            </w:r>
            <w:proofErr w:type="spellStart"/>
            <w:r w:rsidRPr="00F2699A">
              <w:t>ед</w:t>
            </w:r>
            <w:proofErr w:type="spellEnd"/>
            <w:r w:rsidRPr="00F2699A">
              <w:t>)</w:t>
            </w:r>
          </w:p>
          <w:p w14:paraId="3050ABF7" w14:textId="7983A433" w:rsidR="008836B4" w:rsidRPr="00F2699A" w:rsidRDefault="008836B4" w:rsidP="008836B4">
            <w:pPr>
              <w:jc w:val="both"/>
            </w:pPr>
            <w:r w:rsidRPr="00F2699A">
              <w:t>(I_3010000686)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1E977" w14:textId="4A3F391B" w:rsidR="008836B4" w:rsidRPr="00F2699A" w:rsidRDefault="008836B4" w:rsidP="008836B4">
            <w:pPr>
              <w:suppressAutoHyphens/>
              <w:jc w:val="center"/>
            </w:pPr>
            <w:r w:rsidRPr="00F2699A">
              <w:t>2024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63FB0" w14:textId="752D0F65" w:rsidR="008836B4" w:rsidRPr="00F2699A" w:rsidRDefault="008836B4" w:rsidP="00225649">
            <w:pPr>
              <w:suppressAutoHyphens/>
              <w:jc w:val="both"/>
            </w:pPr>
            <w:r>
              <w:t xml:space="preserve">В инвестиционном проекте </w:t>
            </w:r>
            <w:r w:rsidRPr="00F2699A">
              <w:t>I_3010000686</w:t>
            </w:r>
            <w:r w:rsidRPr="00781306">
              <w:t xml:space="preserve"> </w:t>
            </w:r>
            <w:r>
              <w:t xml:space="preserve">изменить срок реализации мероприятия по установке РАС, организации ССПИ и второго цифрового канала связи для передачи телеметрической информации на ПС 110 </w:t>
            </w:r>
            <w:proofErr w:type="spellStart"/>
            <w:r>
              <w:t>кВ</w:t>
            </w:r>
            <w:proofErr w:type="spellEnd"/>
            <w:r w:rsidRPr="00F2699A">
              <w:t xml:space="preserve"> </w:t>
            </w:r>
            <w:proofErr w:type="spellStart"/>
            <w:r w:rsidRPr="00F2699A">
              <w:t>Володаровская</w:t>
            </w:r>
            <w:proofErr w:type="spellEnd"/>
            <w:r>
              <w:t xml:space="preserve">  </w:t>
            </w:r>
            <w:r w:rsidRPr="00F2699A">
              <w:t>в Филиал АО «СО ЕЭС» Ростовское РДУ</w:t>
            </w:r>
            <w:r>
              <w:t xml:space="preserve"> </w:t>
            </w:r>
            <w:r w:rsidRPr="00F2699A">
              <w:t>с 2024 на 2023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F03F3" w14:textId="77777777" w:rsidR="008836B4" w:rsidRPr="00F2699A" w:rsidRDefault="008836B4" w:rsidP="008836B4">
            <w:pPr>
              <w:suppressAutoHyphens/>
              <w:jc w:val="both"/>
            </w:pPr>
            <w:r w:rsidRPr="00F2699A"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 </w:t>
            </w:r>
          </w:p>
          <w:p w14:paraId="5E477F61" w14:textId="77777777" w:rsidR="008836B4" w:rsidRPr="00F2699A" w:rsidRDefault="008836B4" w:rsidP="008836B4">
            <w:pPr>
              <w:suppressAutoHyphens/>
              <w:jc w:val="both"/>
              <w:rPr>
                <w:color w:val="000000" w:themeColor="text1"/>
              </w:rPr>
            </w:pPr>
            <w:r w:rsidRPr="00F2699A">
              <w:rPr>
                <w:color w:val="000000" w:themeColor="text1"/>
              </w:rPr>
              <w:t xml:space="preserve">Отсутствие резервирования приводит к снижению надежности управления электроэнергетическим режимом при </w:t>
            </w:r>
            <w:r w:rsidRPr="00F2699A">
              <w:rPr>
                <w:color w:val="000000" w:themeColor="text1"/>
              </w:rPr>
              <w:lastRenderedPageBreak/>
              <w:t>возможном отказе одного канала и отсутствии второго.</w:t>
            </w:r>
          </w:p>
          <w:p w14:paraId="3A862B63" w14:textId="7F72F093" w:rsidR="008836B4" w:rsidRPr="00F2699A" w:rsidRDefault="008836B4" w:rsidP="008836B4">
            <w:pPr>
              <w:suppressAutoHyphens/>
              <w:jc w:val="both"/>
            </w:pPr>
            <w:r w:rsidRPr="00F2699A">
              <w:rPr>
                <w:color w:val="000000" w:themeColor="text1"/>
              </w:rPr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788E3" w14:textId="6422C4B1" w:rsidR="00CD7FF7" w:rsidRPr="006C4C68" w:rsidRDefault="00CD7FF7" w:rsidP="00CD7FF7">
            <w:pPr>
              <w:suppressAutoHyphens/>
              <w:jc w:val="both"/>
            </w:pPr>
            <w:r w:rsidRPr="00F2699A">
              <w:lastRenderedPageBreak/>
              <w:t>Программа модернизации и расширения системы сбора и передачи информации на подстанциях ПАО «МРСК Юга</w:t>
            </w:r>
            <w:r w:rsidRPr="006C4C68">
              <w:t>» в зоне эксплуатационной ответственности филиала ПАО «МРСК Юга» - «</w:t>
            </w:r>
            <w:proofErr w:type="spellStart"/>
            <w:r w:rsidRPr="006C4C68">
              <w:t>Калмэнерго</w:t>
            </w:r>
            <w:proofErr w:type="spellEnd"/>
            <w:r w:rsidRPr="006C4C68">
              <w:t xml:space="preserve">» на период </w:t>
            </w:r>
            <w:r w:rsidRPr="006C4C68">
              <w:lastRenderedPageBreak/>
              <w:t>2018-2023 годов, утвержденная филиалом ПАО «МРСК Юга» - «</w:t>
            </w:r>
            <w:proofErr w:type="spellStart"/>
            <w:r w:rsidRPr="006C4C68">
              <w:t>Калмэнерго</w:t>
            </w:r>
            <w:proofErr w:type="spellEnd"/>
            <w:r w:rsidRPr="006C4C68">
              <w:t xml:space="preserve">» </w:t>
            </w:r>
          </w:p>
          <w:p w14:paraId="483B56E5" w14:textId="3A9B264F" w:rsidR="008836B4" w:rsidRPr="00F2699A" w:rsidRDefault="00CD7FF7" w:rsidP="00CD7FF7">
            <w:pPr>
              <w:suppressAutoHyphens/>
              <w:jc w:val="both"/>
            </w:pPr>
            <w:r w:rsidRPr="006C4C68">
              <w:t>Т.У. Алаевым 21.05.2018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1788B" w14:textId="58DD8AC9" w:rsidR="008836B4" w:rsidRPr="00F2699A" w:rsidRDefault="008836B4" w:rsidP="008836B4">
            <w:pPr>
              <w:suppressAutoHyphens/>
              <w:jc w:val="center"/>
            </w:pPr>
            <w:r w:rsidRPr="00F2699A">
              <w:lastRenderedPageBreak/>
              <w:t>2023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A2ECF" w14:textId="4622202E" w:rsidR="008836B4" w:rsidRPr="00F2699A" w:rsidRDefault="008836B4" w:rsidP="008836B4">
            <w:pPr>
              <w:suppressAutoHyphens/>
              <w:jc w:val="center"/>
            </w:pPr>
            <w:r w:rsidRPr="00F2699A">
              <w:t>–</w:t>
            </w:r>
          </w:p>
        </w:tc>
      </w:tr>
      <w:bookmarkEnd w:id="1"/>
    </w:tbl>
    <w:p w14:paraId="7C70D947" w14:textId="32C88327" w:rsidR="00F70EB5" w:rsidRDefault="00F70EB5" w:rsidP="00F766DD">
      <w:pPr>
        <w:suppressAutoHyphens/>
        <w:jc w:val="both"/>
        <w:rPr>
          <w:sz w:val="20"/>
          <w:szCs w:val="20"/>
        </w:rPr>
      </w:pPr>
    </w:p>
    <w:p w14:paraId="515C4137" w14:textId="5B3EB0D9" w:rsidR="008B05AA" w:rsidRDefault="008B05AA" w:rsidP="00F766DD">
      <w:pPr>
        <w:suppressAutoHyphens/>
        <w:jc w:val="both"/>
        <w:rPr>
          <w:sz w:val="20"/>
          <w:szCs w:val="20"/>
        </w:rPr>
      </w:pPr>
    </w:p>
    <w:tbl>
      <w:tblPr>
        <w:tblW w:w="0" w:type="auto"/>
        <w:tblInd w:w="215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59"/>
        <w:gridCol w:w="142"/>
        <w:gridCol w:w="4677"/>
        <w:gridCol w:w="284"/>
        <w:gridCol w:w="5670"/>
      </w:tblGrid>
      <w:tr w:rsidR="008B05AA" w14:paraId="33EF53E9" w14:textId="77777777" w:rsidTr="00516F62"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9A38C" w14:textId="77777777" w:rsidR="008B05AA" w:rsidRPr="004C3377" w:rsidRDefault="008B05AA" w:rsidP="00516F62">
            <w:pPr>
              <w:suppressAutoHyphens/>
              <w:jc w:val="center"/>
              <w:rPr>
                <w:sz w:val="28"/>
                <w:szCs w:val="28"/>
              </w:rPr>
            </w:pPr>
            <w:r w:rsidRPr="004C3377">
              <w:rPr>
                <w:sz w:val="28"/>
                <w:szCs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4DF438F4" w14:textId="77777777" w:rsidR="008B05AA" w:rsidRPr="004C3377" w:rsidRDefault="008B05AA" w:rsidP="00516F62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9D5AA" w14:textId="77777777" w:rsidR="008B05AA" w:rsidRPr="004C3377" w:rsidRDefault="008B05AA" w:rsidP="00516F62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EC69940" w14:textId="77777777" w:rsidR="008B05AA" w:rsidRPr="004C3377" w:rsidRDefault="008B05AA" w:rsidP="00516F62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1F275" w14:textId="77777777" w:rsidR="008B05AA" w:rsidRPr="004C3377" w:rsidRDefault="008B05AA" w:rsidP="00516F62">
            <w:pPr>
              <w:suppressAutoHyphens/>
              <w:jc w:val="center"/>
              <w:rPr>
                <w:sz w:val="28"/>
                <w:szCs w:val="28"/>
              </w:rPr>
            </w:pPr>
            <w:r w:rsidRPr="004C3377">
              <w:rPr>
                <w:sz w:val="28"/>
                <w:szCs w:val="28"/>
              </w:rPr>
              <w:t>С.А. Павлушко</w:t>
            </w:r>
          </w:p>
        </w:tc>
      </w:tr>
    </w:tbl>
    <w:p w14:paraId="0F1354D2" w14:textId="77777777" w:rsidR="008B05AA" w:rsidRPr="00A60477" w:rsidRDefault="008B05AA" w:rsidP="00F766DD">
      <w:pPr>
        <w:suppressAutoHyphens/>
        <w:jc w:val="both"/>
        <w:rPr>
          <w:sz w:val="20"/>
          <w:szCs w:val="20"/>
        </w:rPr>
      </w:pPr>
    </w:p>
    <w:sectPr w:rsidR="008B05AA" w:rsidRPr="00A60477" w:rsidSect="00484675">
      <w:headerReference w:type="default" r:id="rId11"/>
      <w:footerReference w:type="default" r:id="rId12"/>
      <w:footnotePr>
        <w:numStart w:val="3"/>
      </w:footnotePr>
      <w:type w:val="continuous"/>
      <w:pgSz w:w="23814" w:h="16839" w:orient="landscape" w:code="8"/>
      <w:pgMar w:top="993" w:right="1418" w:bottom="1276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87A2" w14:textId="77777777" w:rsidR="00BA5758" w:rsidRDefault="00BA5758" w:rsidP="003D6CBA">
      <w:r>
        <w:separator/>
      </w:r>
    </w:p>
  </w:endnote>
  <w:endnote w:type="continuationSeparator" w:id="0">
    <w:p w14:paraId="7B93A0DF" w14:textId="77777777" w:rsidR="00BA5758" w:rsidRDefault="00BA5758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9E918" w14:textId="77777777" w:rsidR="00EC4C3E" w:rsidRDefault="00EC4C3E" w:rsidP="00CF22D3">
    <w:pPr>
      <w:pStyle w:val="af7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F1E35" w14:textId="77777777" w:rsidR="00BA5758" w:rsidRDefault="00BA5758" w:rsidP="003D6CBA">
      <w:r>
        <w:separator/>
      </w:r>
    </w:p>
  </w:footnote>
  <w:footnote w:type="continuationSeparator" w:id="0">
    <w:p w14:paraId="1F4DFAA4" w14:textId="77777777" w:rsidR="00BA5758" w:rsidRDefault="00BA5758" w:rsidP="003D6CBA">
      <w:r>
        <w:continuationSeparator/>
      </w:r>
    </w:p>
  </w:footnote>
  <w:footnote w:id="1">
    <w:tbl>
      <w:tblPr>
        <w:tblW w:w="22293" w:type="dxa"/>
        <w:tblInd w:w="19" w:type="dxa"/>
        <w:tblLayout w:type="fixed"/>
        <w:tblLook w:val="0000" w:firstRow="0" w:lastRow="0" w:firstColumn="0" w:lastColumn="0" w:noHBand="0" w:noVBand="0"/>
      </w:tblPr>
      <w:tblGrid>
        <w:gridCol w:w="240"/>
        <w:gridCol w:w="22053"/>
      </w:tblGrid>
      <w:tr w:rsidR="00EC4C3E" w:rsidRPr="00AA6E6B" w14:paraId="48BEC81F" w14:textId="77777777" w:rsidTr="00EC4C3E">
        <w:trPr>
          <w:trHeight w:val="100"/>
        </w:trPr>
        <w:tc>
          <w:tcPr>
            <w:tcW w:w="236" w:type="dxa"/>
          </w:tcPr>
          <w:p w14:paraId="31480631" w14:textId="77777777" w:rsidR="00EC4C3E" w:rsidRPr="00413B82" w:rsidRDefault="00EC4C3E" w:rsidP="002D58FB">
            <w:pPr>
              <w:rPr>
                <w:vertAlign w:val="superscript"/>
              </w:rPr>
            </w:pPr>
            <w:r w:rsidRPr="00413B82">
              <w:rPr>
                <w:vertAlign w:val="superscript"/>
              </w:rPr>
              <w:t>1</w:t>
            </w:r>
          </w:p>
        </w:tc>
        <w:tc>
          <w:tcPr>
            <w:tcW w:w="21727" w:type="dxa"/>
          </w:tcPr>
          <w:p w14:paraId="33225FB7" w14:textId="0215FC3A" w:rsidR="00EC4C3E" w:rsidRPr="00AA6E6B" w:rsidRDefault="00BF7B01" w:rsidP="002D58FB">
            <w:pPr>
              <w:jc w:val="both"/>
            </w:pPr>
            <w:r w:rsidRPr="00BB3397">
              <w:rPr>
                <w:lang w:eastAsia="en-US"/>
              </w:rPr>
              <w:t>Проект Схемы и программы развития Единой энергетической системы России на 2020-2026 годы</w:t>
            </w:r>
            <w:r>
              <w:rPr>
                <w:lang w:eastAsia="en-US"/>
              </w:rPr>
              <w:t>,</w:t>
            </w:r>
            <w:r w:rsidRPr="00520CDF">
              <w:t xml:space="preserve"> </w:t>
            </w:r>
            <w:r w:rsidRPr="00520CDF">
              <w:rPr>
                <w:lang w:eastAsia="en-US"/>
              </w:rPr>
              <w:t>направленный АО «СО ЕЭС» и ПАО «ФСК ЕЭС» письмом от 31.01.2020 № В32-II-3-19-991 / МА-528 в адрес Минэнерго России</w:t>
            </w:r>
            <w:r w:rsidRPr="00BB3397">
              <w:rPr>
                <w:lang w:eastAsia="en-US"/>
              </w:rPr>
              <w:t>.</w:t>
            </w:r>
          </w:p>
        </w:tc>
      </w:tr>
      <w:tr w:rsidR="00EC4C3E" w:rsidRPr="00AA6E6B" w14:paraId="610036F5" w14:textId="77777777" w:rsidTr="00EC4C3E">
        <w:trPr>
          <w:trHeight w:val="100"/>
        </w:trPr>
        <w:tc>
          <w:tcPr>
            <w:tcW w:w="236" w:type="dxa"/>
          </w:tcPr>
          <w:p w14:paraId="5A102287" w14:textId="77777777" w:rsidR="00EC4C3E" w:rsidRPr="00413B82" w:rsidRDefault="00EC4C3E" w:rsidP="002D58FB">
            <w:pPr>
              <w:rPr>
                <w:vertAlign w:val="superscript"/>
              </w:rPr>
            </w:pPr>
            <w:r w:rsidRPr="00413B82">
              <w:rPr>
                <w:vertAlign w:val="superscript"/>
              </w:rPr>
              <w:t>2</w:t>
            </w:r>
          </w:p>
        </w:tc>
        <w:tc>
          <w:tcPr>
            <w:tcW w:w="21727" w:type="dxa"/>
          </w:tcPr>
          <w:p w14:paraId="38098A02" w14:textId="77777777" w:rsidR="00EC4C3E" w:rsidRPr="00AA6E6B" w:rsidRDefault="00EC4C3E" w:rsidP="002D58FB">
            <w:pPr>
              <w:jc w:val="both"/>
            </w:pPr>
            <w:r w:rsidRPr="00AA6E6B">
              <w:t>Схема и программа развития Единой энергетической системы России на 201</w:t>
            </w:r>
            <w:r>
              <w:t>9</w:t>
            </w:r>
            <w:r w:rsidRPr="00AA6E6B">
              <w:t>-202</w:t>
            </w:r>
            <w:r>
              <w:t>5</w:t>
            </w:r>
            <w:r w:rsidRPr="00AA6E6B">
              <w:t xml:space="preserve"> годы, утвержденная приказом Минэнерго России от 28.02.201</w:t>
            </w:r>
            <w:r>
              <w:t>9</w:t>
            </w:r>
            <w:r w:rsidRPr="00AA6E6B">
              <w:t xml:space="preserve"> № 1</w:t>
            </w:r>
            <w:r>
              <w:t>74</w:t>
            </w:r>
            <w:r w:rsidRPr="00AA6E6B">
              <w:t>.</w:t>
            </w:r>
          </w:p>
        </w:tc>
      </w:tr>
    </w:tbl>
    <w:p w14:paraId="718A22BE" w14:textId="4E85319E" w:rsidR="00EC4C3E" w:rsidRPr="002D1C00" w:rsidRDefault="00EC4C3E" w:rsidP="00004E06">
      <w:pPr>
        <w:pStyle w:val="aff9"/>
        <w:ind w:left="142"/>
        <w:rPr>
          <w:sz w:val="24"/>
        </w:rPr>
      </w:pPr>
      <w:r w:rsidRPr="002D1C00">
        <w:rPr>
          <w:rStyle w:val="afff"/>
          <w:sz w:val="24"/>
        </w:rPr>
        <w:footnoteRef/>
      </w:r>
      <w:r w:rsidRPr="002D1C00">
        <w:rPr>
          <w:sz w:val="24"/>
        </w:rPr>
        <w:t xml:space="preserve"> Схема и программа перспективного развития электроэнергетики Волгоградской области на 2020-2024 годы, утвержденная постановлением Губернатора Волгоградской области от 30.04.2020 № 293</w:t>
      </w:r>
      <w:r w:rsidR="00BF7B01">
        <w:rPr>
          <w:sz w:val="24"/>
        </w:rPr>
        <w:t>.</w:t>
      </w:r>
    </w:p>
    <w:p w14:paraId="5B63C4D7" w14:textId="077B327A" w:rsidR="00EC4C3E" w:rsidRDefault="00EC4C3E" w:rsidP="005E03D6">
      <w:pPr>
        <w:pStyle w:val="aff9"/>
        <w:ind w:left="142" w:firstLine="142"/>
      </w:pPr>
      <w:r w:rsidRPr="002D1C00">
        <w:rPr>
          <w:sz w:val="24"/>
        </w:rPr>
        <w:t>Схема и программа перспективного развития электроэнергетики Волгоградской области на 2019-2023 годы, утвержденная постановлением Губернатора Волгоградской области от 29.04.2019 № 214</w:t>
      </w:r>
      <w:r w:rsidR="00BF7B01">
        <w:rPr>
          <w:sz w:val="24"/>
        </w:rPr>
        <w:t>.</w:t>
      </w:r>
    </w:p>
  </w:footnote>
  <w:footnote w:id="2">
    <w:p w14:paraId="64E54B25" w14:textId="35A253A8" w:rsidR="00EC4C3E" w:rsidRPr="00F14A0E" w:rsidRDefault="00EC4C3E" w:rsidP="00F14A0E">
      <w:pPr>
        <w:pStyle w:val="aff9"/>
        <w:rPr>
          <w:sz w:val="24"/>
        </w:rPr>
      </w:pPr>
      <w:r w:rsidRPr="00F14A0E">
        <w:rPr>
          <w:rStyle w:val="afff"/>
        </w:rPr>
        <w:footnoteRef/>
      </w:r>
      <w:r w:rsidRPr="00F14A0E">
        <w:t xml:space="preserve"> </w:t>
      </w:r>
      <w:r w:rsidRPr="00F14A0E">
        <w:rPr>
          <w:sz w:val="24"/>
        </w:rPr>
        <w:t>Схемы и программы перспективного развития электроэнергети</w:t>
      </w:r>
      <w:r>
        <w:rPr>
          <w:sz w:val="24"/>
        </w:rPr>
        <w:t xml:space="preserve">ки Ростовской области на 2020 - </w:t>
      </w:r>
      <w:r w:rsidRPr="00F14A0E">
        <w:rPr>
          <w:sz w:val="24"/>
        </w:rPr>
        <w:t>2024 годы, утвержденная постановлением Губернатора Ростовской области от 30.04.2020 № 91</w:t>
      </w:r>
      <w:r w:rsidR="00DF00F2">
        <w:rPr>
          <w:sz w:val="24"/>
        </w:rPr>
        <w:t>.</w:t>
      </w:r>
    </w:p>
    <w:p w14:paraId="4B80BB0F" w14:textId="3506DF8F" w:rsidR="00EC4C3E" w:rsidRPr="00230A2F" w:rsidRDefault="00EC4C3E" w:rsidP="00F14A0E">
      <w:pPr>
        <w:pStyle w:val="aff9"/>
        <w:rPr>
          <w:sz w:val="24"/>
        </w:rPr>
      </w:pPr>
      <w:r w:rsidRPr="00F14A0E">
        <w:rPr>
          <w:sz w:val="24"/>
        </w:rPr>
        <w:t xml:space="preserve">  Схема и программа перспективного развития электроэнерге</w:t>
      </w:r>
      <w:r>
        <w:rPr>
          <w:sz w:val="24"/>
        </w:rPr>
        <w:t xml:space="preserve">тики Ростовской области на 2019 - </w:t>
      </w:r>
      <w:r w:rsidRPr="00F14A0E">
        <w:rPr>
          <w:sz w:val="24"/>
        </w:rPr>
        <w:t>2023 годы, утвержденная постановлением Губернатора Ростовской области от 30.04.2019 № 115</w:t>
      </w:r>
      <w:r w:rsidR="00DF00F2">
        <w:rPr>
          <w:sz w:val="24"/>
        </w:rPr>
        <w:t>.</w:t>
      </w:r>
    </w:p>
    <w:p w14:paraId="379A279B" w14:textId="631BB96A" w:rsidR="00EC4C3E" w:rsidRDefault="00EC4C3E">
      <w:pPr>
        <w:pStyle w:val="aff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7026357"/>
      <w:docPartObj>
        <w:docPartGallery w:val="Page Numbers (Top of Page)"/>
        <w:docPartUnique/>
      </w:docPartObj>
    </w:sdtPr>
    <w:sdtEndPr/>
    <w:sdtContent>
      <w:p w14:paraId="2C85FB60" w14:textId="07EA9F64" w:rsidR="00EC4C3E" w:rsidRDefault="00EC4C3E">
        <w:pPr>
          <w:pStyle w:val="af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652">
          <w:rPr>
            <w:noProof/>
          </w:rPr>
          <w:t>11</w:t>
        </w:r>
        <w:r>
          <w:fldChar w:fldCharType="end"/>
        </w:r>
      </w:p>
    </w:sdtContent>
  </w:sdt>
  <w:p w14:paraId="2B096F76" w14:textId="77777777" w:rsidR="00EC4C3E" w:rsidRDefault="00EC4C3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9990C446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D32118"/>
    <w:multiLevelType w:val="hybridMultilevel"/>
    <w:tmpl w:val="A1826AD8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740E2D"/>
    <w:multiLevelType w:val="hybridMultilevel"/>
    <w:tmpl w:val="02D64924"/>
    <w:lvl w:ilvl="0" w:tplc="FFD8C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7823E0"/>
    <w:multiLevelType w:val="multilevel"/>
    <w:tmpl w:val="26D290C2"/>
    <w:lvl w:ilvl="0">
      <w:start w:val="3"/>
      <w:numFmt w:val="none"/>
      <w:lvlText w:val=""/>
      <w:lvlJc w:val="left"/>
      <w:pPr>
        <w:tabs>
          <w:tab w:val="num" w:pos="8373"/>
        </w:tabs>
        <w:ind w:left="8373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373"/>
        </w:tabs>
        <w:ind w:left="8373" w:hanging="435"/>
      </w:pPr>
      <w:rPr>
        <w:rFonts w:hint="default"/>
        <w:b/>
      </w:rPr>
    </w:lvl>
    <w:lvl w:ilvl="2">
      <w:start w:val="1"/>
      <w:numFmt w:val="decimal"/>
      <w:pStyle w:val="a2"/>
      <w:lvlText w:val="%1.1.%3"/>
      <w:lvlJc w:val="left"/>
      <w:pPr>
        <w:tabs>
          <w:tab w:val="num" w:pos="8658"/>
        </w:tabs>
        <w:ind w:left="865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58"/>
        </w:tabs>
        <w:ind w:left="865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9018"/>
        </w:tabs>
        <w:ind w:left="901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9018"/>
        </w:tabs>
        <w:ind w:left="9018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378"/>
        </w:tabs>
        <w:ind w:left="937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9378"/>
        </w:tabs>
        <w:ind w:left="9378" w:hanging="1440"/>
      </w:pPr>
      <w:rPr>
        <w:rFonts w:hint="default"/>
        <w:b/>
      </w:rPr>
    </w:lvl>
  </w:abstractNum>
  <w:abstractNum w:abstractNumId="16" w15:restartNumberingAfterBreak="0">
    <w:nsid w:val="1E7A5A7A"/>
    <w:multiLevelType w:val="hybridMultilevel"/>
    <w:tmpl w:val="316421AE"/>
    <w:lvl w:ilvl="0" w:tplc="60BC6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F57A3"/>
    <w:multiLevelType w:val="hybridMultilevel"/>
    <w:tmpl w:val="1D324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A61C6"/>
    <w:multiLevelType w:val="hybridMultilevel"/>
    <w:tmpl w:val="5466432C"/>
    <w:lvl w:ilvl="0" w:tplc="DF8480B0">
      <w:start w:val="1"/>
      <w:numFmt w:val="bullet"/>
      <w:pStyle w:val="a3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528CC"/>
    <w:multiLevelType w:val="hybridMultilevel"/>
    <w:tmpl w:val="560C7166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20890"/>
    <w:multiLevelType w:val="multilevel"/>
    <w:tmpl w:val="E57EC598"/>
    <w:styleLink w:val="31"/>
    <w:lvl w:ilvl="0">
      <w:start w:val="1"/>
      <w:numFmt w:val="decimal"/>
      <w:pStyle w:val="1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0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a4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pStyle w:val="a5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bullet"/>
      <w:pStyle w:val="a6"/>
      <w:lvlText w:val="−"/>
      <w:lvlJc w:val="left"/>
      <w:pPr>
        <w:ind w:left="0" w:firstLine="709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21" w15:restartNumberingAfterBreak="0">
    <w:nsid w:val="3CED1B46"/>
    <w:multiLevelType w:val="hybridMultilevel"/>
    <w:tmpl w:val="DE88881A"/>
    <w:lvl w:ilvl="0" w:tplc="E5C0B142">
      <w:start w:val="9"/>
      <w:numFmt w:val="bullet"/>
      <w:pStyle w:val="a7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96E52FB"/>
    <w:multiLevelType w:val="hybridMultilevel"/>
    <w:tmpl w:val="5CC6A7CE"/>
    <w:lvl w:ilvl="0" w:tplc="DCC2C3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2623278"/>
    <w:multiLevelType w:val="hybridMultilevel"/>
    <w:tmpl w:val="BBD4556A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40D1D"/>
    <w:multiLevelType w:val="hybridMultilevel"/>
    <w:tmpl w:val="0246867E"/>
    <w:lvl w:ilvl="0" w:tplc="8BD60194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C0E586F"/>
    <w:multiLevelType w:val="hybridMultilevel"/>
    <w:tmpl w:val="E93AFD2E"/>
    <w:lvl w:ilvl="0" w:tplc="2F38FF46">
      <w:start w:val="1"/>
      <w:numFmt w:val="bullet"/>
      <w:pStyle w:val="21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2E7E"/>
    <w:multiLevelType w:val="hybridMultilevel"/>
    <w:tmpl w:val="B65203DA"/>
    <w:lvl w:ilvl="0" w:tplc="69541A20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80F17"/>
    <w:multiLevelType w:val="hybridMultilevel"/>
    <w:tmpl w:val="AA8E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270F1"/>
    <w:multiLevelType w:val="hybridMultilevel"/>
    <w:tmpl w:val="55E4A130"/>
    <w:lvl w:ilvl="0" w:tplc="7B42007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5137B"/>
    <w:multiLevelType w:val="hybridMultilevel"/>
    <w:tmpl w:val="36DC2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C7BC8"/>
    <w:multiLevelType w:val="multilevel"/>
    <w:tmpl w:val="AC388FAA"/>
    <w:lvl w:ilvl="0">
      <w:start w:val="1"/>
      <w:numFmt w:val="decimal"/>
      <w:pStyle w:val="a8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pStyle w:val="22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F41281B"/>
    <w:multiLevelType w:val="hybridMultilevel"/>
    <w:tmpl w:val="61C2D190"/>
    <w:lvl w:ilvl="0" w:tplc="0E50662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5"/>
  </w:num>
  <w:num w:numId="5">
    <w:abstractNumId w:val="3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2"/>
  </w:num>
  <w:num w:numId="15">
    <w:abstractNumId w:val="11"/>
  </w:num>
  <w:num w:numId="16">
    <w:abstractNumId w:val="18"/>
  </w:num>
  <w:num w:numId="17">
    <w:abstractNumId w:val="10"/>
  </w:num>
  <w:num w:numId="18">
    <w:abstractNumId w:val="9"/>
  </w:num>
  <w:num w:numId="19">
    <w:abstractNumId w:val="7"/>
  </w:num>
  <w:num w:numId="20">
    <w:abstractNumId w:val="19"/>
  </w:num>
  <w:num w:numId="21">
    <w:abstractNumId w:val="15"/>
  </w:num>
  <w:num w:numId="22">
    <w:abstractNumId w:val="20"/>
  </w:num>
  <w:num w:numId="23">
    <w:abstractNumId w:val="24"/>
  </w:num>
  <w:num w:numId="24">
    <w:abstractNumId w:val="33"/>
  </w:num>
  <w:num w:numId="25">
    <w:abstractNumId w:val="14"/>
  </w:num>
  <w:num w:numId="26">
    <w:abstractNumId w:val="28"/>
  </w:num>
  <w:num w:numId="27">
    <w:abstractNumId w:val="29"/>
  </w:num>
  <w:num w:numId="28">
    <w:abstractNumId w:val="23"/>
  </w:num>
  <w:num w:numId="29">
    <w:abstractNumId w:val="16"/>
  </w:num>
  <w:num w:numId="30">
    <w:abstractNumId w:val="27"/>
  </w:num>
  <w:num w:numId="31">
    <w:abstractNumId w:val="22"/>
  </w:num>
  <w:num w:numId="32">
    <w:abstractNumId w:val="26"/>
  </w:num>
  <w:num w:numId="33">
    <w:abstractNumId w:val="13"/>
  </w:num>
  <w:num w:numId="34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Formatting/>
  <w:defaultTabStop w:val="708"/>
  <w:characterSpacingControl w:val="doNotCompress"/>
  <w:hdrShapeDefaults>
    <o:shapedefaults v:ext="edit" spidmax="2049"/>
  </w:hdrShapeDefaults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59"/>
    <w:rsid w:val="0000041C"/>
    <w:rsid w:val="00001E66"/>
    <w:rsid w:val="00002E14"/>
    <w:rsid w:val="0000329E"/>
    <w:rsid w:val="00003BF6"/>
    <w:rsid w:val="000049CE"/>
    <w:rsid w:val="00004E06"/>
    <w:rsid w:val="00004ECA"/>
    <w:rsid w:val="000055BF"/>
    <w:rsid w:val="00006DFE"/>
    <w:rsid w:val="00007B02"/>
    <w:rsid w:val="000126A0"/>
    <w:rsid w:val="00012E70"/>
    <w:rsid w:val="0001364C"/>
    <w:rsid w:val="00014BDD"/>
    <w:rsid w:val="00014DDC"/>
    <w:rsid w:val="00015753"/>
    <w:rsid w:val="00015A75"/>
    <w:rsid w:val="00015F1B"/>
    <w:rsid w:val="00017512"/>
    <w:rsid w:val="000175DA"/>
    <w:rsid w:val="00020660"/>
    <w:rsid w:val="00020D7E"/>
    <w:rsid w:val="000213F5"/>
    <w:rsid w:val="00021CEB"/>
    <w:rsid w:val="00022ACB"/>
    <w:rsid w:val="00022FAD"/>
    <w:rsid w:val="00023F17"/>
    <w:rsid w:val="00023FF9"/>
    <w:rsid w:val="00025496"/>
    <w:rsid w:val="000254D2"/>
    <w:rsid w:val="00026D88"/>
    <w:rsid w:val="00031B7A"/>
    <w:rsid w:val="00033126"/>
    <w:rsid w:val="0003320D"/>
    <w:rsid w:val="0003443A"/>
    <w:rsid w:val="000353BF"/>
    <w:rsid w:val="00037265"/>
    <w:rsid w:val="000372C7"/>
    <w:rsid w:val="00037904"/>
    <w:rsid w:val="0004006B"/>
    <w:rsid w:val="0004093A"/>
    <w:rsid w:val="00040D86"/>
    <w:rsid w:val="00043431"/>
    <w:rsid w:val="00045604"/>
    <w:rsid w:val="00045EDC"/>
    <w:rsid w:val="00045F0B"/>
    <w:rsid w:val="000533F7"/>
    <w:rsid w:val="0005398A"/>
    <w:rsid w:val="000543DD"/>
    <w:rsid w:val="000547DA"/>
    <w:rsid w:val="000578C6"/>
    <w:rsid w:val="00057DEC"/>
    <w:rsid w:val="000601ED"/>
    <w:rsid w:val="00060E1F"/>
    <w:rsid w:val="000618B0"/>
    <w:rsid w:val="000638ED"/>
    <w:rsid w:val="000646E5"/>
    <w:rsid w:val="00065F96"/>
    <w:rsid w:val="00066138"/>
    <w:rsid w:val="000712C6"/>
    <w:rsid w:val="00072C32"/>
    <w:rsid w:val="000758B9"/>
    <w:rsid w:val="00075DEB"/>
    <w:rsid w:val="00076FD1"/>
    <w:rsid w:val="000777CA"/>
    <w:rsid w:val="00077F16"/>
    <w:rsid w:val="000809F9"/>
    <w:rsid w:val="000816A5"/>
    <w:rsid w:val="0008223F"/>
    <w:rsid w:val="000840F3"/>
    <w:rsid w:val="000856D0"/>
    <w:rsid w:val="00087754"/>
    <w:rsid w:val="00087AA4"/>
    <w:rsid w:val="00090CD7"/>
    <w:rsid w:val="00094DE6"/>
    <w:rsid w:val="00096096"/>
    <w:rsid w:val="000A16EC"/>
    <w:rsid w:val="000A21F0"/>
    <w:rsid w:val="000A24DA"/>
    <w:rsid w:val="000A2876"/>
    <w:rsid w:val="000A36E7"/>
    <w:rsid w:val="000A45CB"/>
    <w:rsid w:val="000A4BC4"/>
    <w:rsid w:val="000A5370"/>
    <w:rsid w:val="000A53DF"/>
    <w:rsid w:val="000A59BC"/>
    <w:rsid w:val="000A6F62"/>
    <w:rsid w:val="000B0073"/>
    <w:rsid w:val="000B058C"/>
    <w:rsid w:val="000B1DCF"/>
    <w:rsid w:val="000B1F32"/>
    <w:rsid w:val="000B23F4"/>
    <w:rsid w:val="000B3D33"/>
    <w:rsid w:val="000B3F9F"/>
    <w:rsid w:val="000B4C2E"/>
    <w:rsid w:val="000B54A1"/>
    <w:rsid w:val="000B5F6B"/>
    <w:rsid w:val="000B7F4D"/>
    <w:rsid w:val="000C0E61"/>
    <w:rsid w:val="000C1E90"/>
    <w:rsid w:val="000C56E4"/>
    <w:rsid w:val="000C5E31"/>
    <w:rsid w:val="000C69FE"/>
    <w:rsid w:val="000C6F53"/>
    <w:rsid w:val="000C761B"/>
    <w:rsid w:val="000C7B13"/>
    <w:rsid w:val="000D2436"/>
    <w:rsid w:val="000D2D90"/>
    <w:rsid w:val="000D3B8B"/>
    <w:rsid w:val="000D4726"/>
    <w:rsid w:val="000D5125"/>
    <w:rsid w:val="000D64E6"/>
    <w:rsid w:val="000D6AF3"/>
    <w:rsid w:val="000D6FDE"/>
    <w:rsid w:val="000D789C"/>
    <w:rsid w:val="000E00BD"/>
    <w:rsid w:val="000E09CF"/>
    <w:rsid w:val="000E0E63"/>
    <w:rsid w:val="000E1015"/>
    <w:rsid w:val="000E1390"/>
    <w:rsid w:val="000E23D0"/>
    <w:rsid w:val="000E28BF"/>
    <w:rsid w:val="000E29B8"/>
    <w:rsid w:val="000E34D4"/>
    <w:rsid w:val="000E4928"/>
    <w:rsid w:val="000E4F61"/>
    <w:rsid w:val="000E6DDA"/>
    <w:rsid w:val="000F12D0"/>
    <w:rsid w:val="000F1612"/>
    <w:rsid w:val="000F3203"/>
    <w:rsid w:val="000F35A7"/>
    <w:rsid w:val="000F557B"/>
    <w:rsid w:val="000F5FFE"/>
    <w:rsid w:val="000F6CE3"/>
    <w:rsid w:val="00101CF8"/>
    <w:rsid w:val="00103240"/>
    <w:rsid w:val="00103546"/>
    <w:rsid w:val="001053DF"/>
    <w:rsid w:val="0010728E"/>
    <w:rsid w:val="00107D86"/>
    <w:rsid w:val="00113D9A"/>
    <w:rsid w:val="0011450D"/>
    <w:rsid w:val="001148B0"/>
    <w:rsid w:val="001166BB"/>
    <w:rsid w:val="00116F66"/>
    <w:rsid w:val="00120F2F"/>
    <w:rsid w:val="00122AEE"/>
    <w:rsid w:val="001261C3"/>
    <w:rsid w:val="00126A9C"/>
    <w:rsid w:val="00127E46"/>
    <w:rsid w:val="00130027"/>
    <w:rsid w:val="00132D35"/>
    <w:rsid w:val="001333D3"/>
    <w:rsid w:val="0013608D"/>
    <w:rsid w:val="0013797A"/>
    <w:rsid w:val="00144078"/>
    <w:rsid w:val="00147E55"/>
    <w:rsid w:val="001506EB"/>
    <w:rsid w:val="00150E04"/>
    <w:rsid w:val="0015223B"/>
    <w:rsid w:val="00153282"/>
    <w:rsid w:val="001550E1"/>
    <w:rsid w:val="00162239"/>
    <w:rsid w:val="001624E8"/>
    <w:rsid w:val="00162D82"/>
    <w:rsid w:val="00163C9A"/>
    <w:rsid w:val="00163FB6"/>
    <w:rsid w:val="00164C0F"/>
    <w:rsid w:val="00166FA3"/>
    <w:rsid w:val="00167F56"/>
    <w:rsid w:val="0017078B"/>
    <w:rsid w:val="00172051"/>
    <w:rsid w:val="00173A24"/>
    <w:rsid w:val="00174C59"/>
    <w:rsid w:val="001753D2"/>
    <w:rsid w:val="00175A4E"/>
    <w:rsid w:val="00177078"/>
    <w:rsid w:val="00177A8B"/>
    <w:rsid w:val="00180148"/>
    <w:rsid w:val="001802F6"/>
    <w:rsid w:val="00180554"/>
    <w:rsid w:val="00180B25"/>
    <w:rsid w:val="00181AA2"/>
    <w:rsid w:val="00182124"/>
    <w:rsid w:val="001838E2"/>
    <w:rsid w:val="001875EE"/>
    <w:rsid w:val="00187FA4"/>
    <w:rsid w:val="001901E2"/>
    <w:rsid w:val="0019045B"/>
    <w:rsid w:val="00191474"/>
    <w:rsid w:val="00192FEE"/>
    <w:rsid w:val="001967E0"/>
    <w:rsid w:val="001979F1"/>
    <w:rsid w:val="00197AEC"/>
    <w:rsid w:val="001A08D2"/>
    <w:rsid w:val="001A3A4F"/>
    <w:rsid w:val="001A4B89"/>
    <w:rsid w:val="001A5DBC"/>
    <w:rsid w:val="001B0D32"/>
    <w:rsid w:val="001B351E"/>
    <w:rsid w:val="001B3571"/>
    <w:rsid w:val="001B3A0D"/>
    <w:rsid w:val="001B5004"/>
    <w:rsid w:val="001B57FD"/>
    <w:rsid w:val="001C0B88"/>
    <w:rsid w:val="001C18FD"/>
    <w:rsid w:val="001C327E"/>
    <w:rsid w:val="001C344E"/>
    <w:rsid w:val="001C3F13"/>
    <w:rsid w:val="001C4799"/>
    <w:rsid w:val="001C5F1F"/>
    <w:rsid w:val="001D0E79"/>
    <w:rsid w:val="001D14B0"/>
    <w:rsid w:val="001D2A02"/>
    <w:rsid w:val="001D37AF"/>
    <w:rsid w:val="001D3A84"/>
    <w:rsid w:val="001D47DA"/>
    <w:rsid w:val="001D4DE0"/>
    <w:rsid w:val="001D53BB"/>
    <w:rsid w:val="001D5D08"/>
    <w:rsid w:val="001D653E"/>
    <w:rsid w:val="001D6796"/>
    <w:rsid w:val="001D696A"/>
    <w:rsid w:val="001E2EC2"/>
    <w:rsid w:val="001E4409"/>
    <w:rsid w:val="001E4831"/>
    <w:rsid w:val="001E4AF6"/>
    <w:rsid w:val="001E5615"/>
    <w:rsid w:val="001E5D4D"/>
    <w:rsid w:val="001E72F9"/>
    <w:rsid w:val="001F004A"/>
    <w:rsid w:val="001F0473"/>
    <w:rsid w:val="001F0968"/>
    <w:rsid w:val="001F2A08"/>
    <w:rsid w:val="001F3E5F"/>
    <w:rsid w:val="001F45C3"/>
    <w:rsid w:val="001F63B2"/>
    <w:rsid w:val="001F68D2"/>
    <w:rsid w:val="001F6BDB"/>
    <w:rsid w:val="001F6FFE"/>
    <w:rsid w:val="001F75F8"/>
    <w:rsid w:val="00205B5A"/>
    <w:rsid w:val="00205C7A"/>
    <w:rsid w:val="00205E89"/>
    <w:rsid w:val="002064CB"/>
    <w:rsid w:val="00206B00"/>
    <w:rsid w:val="002106FA"/>
    <w:rsid w:val="00212BE6"/>
    <w:rsid w:val="00212DB9"/>
    <w:rsid w:val="002135A9"/>
    <w:rsid w:val="00213D61"/>
    <w:rsid w:val="0021441F"/>
    <w:rsid w:val="002148C9"/>
    <w:rsid w:val="00214A55"/>
    <w:rsid w:val="00215376"/>
    <w:rsid w:val="002153FA"/>
    <w:rsid w:val="00215BCC"/>
    <w:rsid w:val="00215E34"/>
    <w:rsid w:val="00216B3F"/>
    <w:rsid w:val="00220BA7"/>
    <w:rsid w:val="002221EF"/>
    <w:rsid w:val="002229D9"/>
    <w:rsid w:val="0022300A"/>
    <w:rsid w:val="0022372B"/>
    <w:rsid w:val="00224301"/>
    <w:rsid w:val="002254DE"/>
    <w:rsid w:val="00225649"/>
    <w:rsid w:val="00225B40"/>
    <w:rsid w:val="00225C04"/>
    <w:rsid w:val="0022651D"/>
    <w:rsid w:val="002268EC"/>
    <w:rsid w:val="002303EF"/>
    <w:rsid w:val="002309C6"/>
    <w:rsid w:val="00230A2F"/>
    <w:rsid w:val="00231FAA"/>
    <w:rsid w:val="00233951"/>
    <w:rsid w:val="00233C53"/>
    <w:rsid w:val="0023463D"/>
    <w:rsid w:val="00234852"/>
    <w:rsid w:val="00235704"/>
    <w:rsid w:val="002404E3"/>
    <w:rsid w:val="00243D51"/>
    <w:rsid w:val="00243E2B"/>
    <w:rsid w:val="00244EFD"/>
    <w:rsid w:val="00245484"/>
    <w:rsid w:val="00246EF4"/>
    <w:rsid w:val="002472DC"/>
    <w:rsid w:val="00250CB0"/>
    <w:rsid w:val="002526C9"/>
    <w:rsid w:val="00255875"/>
    <w:rsid w:val="00257ACD"/>
    <w:rsid w:val="002611A5"/>
    <w:rsid w:val="00261F2E"/>
    <w:rsid w:val="00262D50"/>
    <w:rsid w:val="002634DF"/>
    <w:rsid w:val="002658E3"/>
    <w:rsid w:val="00265B28"/>
    <w:rsid w:val="00266759"/>
    <w:rsid w:val="00267521"/>
    <w:rsid w:val="002719AB"/>
    <w:rsid w:val="00271A4C"/>
    <w:rsid w:val="00271EB0"/>
    <w:rsid w:val="0027268F"/>
    <w:rsid w:val="00273F8C"/>
    <w:rsid w:val="002747AA"/>
    <w:rsid w:val="00276C69"/>
    <w:rsid w:val="00281CE9"/>
    <w:rsid w:val="00282D55"/>
    <w:rsid w:val="00283549"/>
    <w:rsid w:val="0028440F"/>
    <w:rsid w:val="00285689"/>
    <w:rsid w:val="002871DB"/>
    <w:rsid w:val="00291597"/>
    <w:rsid w:val="00293D42"/>
    <w:rsid w:val="00294848"/>
    <w:rsid w:val="002955E9"/>
    <w:rsid w:val="00295E1E"/>
    <w:rsid w:val="002962E4"/>
    <w:rsid w:val="002A4652"/>
    <w:rsid w:val="002A4FE7"/>
    <w:rsid w:val="002A7F9B"/>
    <w:rsid w:val="002B03F8"/>
    <w:rsid w:val="002B13DF"/>
    <w:rsid w:val="002B2734"/>
    <w:rsid w:val="002B4116"/>
    <w:rsid w:val="002B47D8"/>
    <w:rsid w:val="002B4B27"/>
    <w:rsid w:val="002B5A1B"/>
    <w:rsid w:val="002B6B1F"/>
    <w:rsid w:val="002B6BFB"/>
    <w:rsid w:val="002B7D04"/>
    <w:rsid w:val="002C0C2A"/>
    <w:rsid w:val="002C1801"/>
    <w:rsid w:val="002C3A77"/>
    <w:rsid w:val="002C3B66"/>
    <w:rsid w:val="002C3D96"/>
    <w:rsid w:val="002C429C"/>
    <w:rsid w:val="002C5CE8"/>
    <w:rsid w:val="002D09A2"/>
    <w:rsid w:val="002D1C00"/>
    <w:rsid w:val="002D3DCC"/>
    <w:rsid w:val="002D4286"/>
    <w:rsid w:val="002D43DD"/>
    <w:rsid w:val="002D4410"/>
    <w:rsid w:val="002D57F5"/>
    <w:rsid w:val="002D58FB"/>
    <w:rsid w:val="002D7242"/>
    <w:rsid w:val="002D7C08"/>
    <w:rsid w:val="002E2A20"/>
    <w:rsid w:val="002E6009"/>
    <w:rsid w:val="002E6BD6"/>
    <w:rsid w:val="002E7539"/>
    <w:rsid w:val="002F03A2"/>
    <w:rsid w:val="002F45A5"/>
    <w:rsid w:val="002F4E01"/>
    <w:rsid w:val="00300031"/>
    <w:rsid w:val="00300109"/>
    <w:rsid w:val="0030043A"/>
    <w:rsid w:val="00300CB6"/>
    <w:rsid w:val="00301B1C"/>
    <w:rsid w:val="00302707"/>
    <w:rsid w:val="00303AD4"/>
    <w:rsid w:val="0030568A"/>
    <w:rsid w:val="0030668C"/>
    <w:rsid w:val="003067EF"/>
    <w:rsid w:val="003070D3"/>
    <w:rsid w:val="0030792D"/>
    <w:rsid w:val="00307FB7"/>
    <w:rsid w:val="00307FC7"/>
    <w:rsid w:val="00311F05"/>
    <w:rsid w:val="003126DE"/>
    <w:rsid w:val="00313C84"/>
    <w:rsid w:val="00314B4C"/>
    <w:rsid w:val="00314D45"/>
    <w:rsid w:val="00317882"/>
    <w:rsid w:val="00317F86"/>
    <w:rsid w:val="00320DDC"/>
    <w:rsid w:val="00321030"/>
    <w:rsid w:val="003213AF"/>
    <w:rsid w:val="00321E59"/>
    <w:rsid w:val="00324269"/>
    <w:rsid w:val="00324431"/>
    <w:rsid w:val="00324813"/>
    <w:rsid w:val="00325BD7"/>
    <w:rsid w:val="00327DE6"/>
    <w:rsid w:val="003301A8"/>
    <w:rsid w:val="0033070C"/>
    <w:rsid w:val="003321C8"/>
    <w:rsid w:val="00336246"/>
    <w:rsid w:val="00336453"/>
    <w:rsid w:val="00336809"/>
    <w:rsid w:val="00336D3E"/>
    <w:rsid w:val="00337E27"/>
    <w:rsid w:val="003402F9"/>
    <w:rsid w:val="003427BF"/>
    <w:rsid w:val="00343703"/>
    <w:rsid w:val="00343F4E"/>
    <w:rsid w:val="00344027"/>
    <w:rsid w:val="00344418"/>
    <w:rsid w:val="00344806"/>
    <w:rsid w:val="00344D90"/>
    <w:rsid w:val="00345160"/>
    <w:rsid w:val="0034712C"/>
    <w:rsid w:val="0034747E"/>
    <w:rsid w:val="0035044D"/>
    <w:rsid w:val="0035519F"/>
    <w:rsid w:val="00355B59"/>
    <w:rsid w:val="00355F11"/>
    <w:rsid w:val="00357794"/>
    <w:rsid w:val="00357B27"/>
    <w:rsid w:val="0036293B"/>
    <w:rsid w:val="00366698"/>
    <w:rsid w:val="003700BE"/>
    <w:rsid w:val="00371E26"/>
    <w:rsid w:val="0037481C"/>
    <w:rsid w:val="00375686"/>
    <w:rsid w:val="00376FC1"/>
    <w:rsid w:val="00377CAD"/>
    <w:rsid w:val="00377FC1"/>
    <w:rsid w:val="00381444"/>
    <w:rsid w:val="0038212F"/>
    <w:rsid w:val="0038446F"/>
    <w:rsid w:val="00385604"/>
    <w:rsid w:val="003867A2"/>
    <w:rsid w:val="003925CB"/>
    <w:rsid w:val="0039379C"/>
    <w:rsid w:val="00393A34"/>
    <w:rsid w:val="003946BF"/>
    <w:rsid w:val="00396E6A"/>
    <w:rsid w:val="003A04EA"/>
    <w:rsid w:val="003A08EA"/>
    <w:rsid w:val="003A1A17"/>
    <w:rsid w:val="003A1D46"/>
    <w:rsid w:val="003A279A"/>
    <w:rsid w:val="003A399E"/>
    <w:rsid w:val="003A4D43"/>
    <w:rsid w:val="003A59CD"/>
    <w:rsid w:val="003A5A6D"/>
    <w:rsid w:val="003A6B26"/>
    <w:rsid w:val="003B0D81"/>
    <w:rsid w:val="003B22F4"/>
    <w:rsid w:val="003B4A8F"/>
    <w:rsid w:val="003B612C"/>
    <w:rsid w:val="003B6B6E"/>
    <w:rsid w:val="003B7BB4"/>
    <w:rsid w:val="003C2063"/>
    <w:rsid w:val="003C3436"/>
    <w:rsid w:val="003C3924"/>
    <w:rsid w:val="003C5502"/>
    <w:rsid w:val="003D116C"/>
    <w:rsid w:val="003D314C"/>
    <w:rsid w:val="003D3A19"/>
    <w:rsid w:val="003D3F2C"/>
    <w:rsid w:val="003D5C7A"/>
    <w:rsid w:val="003D6CBA"/>
    <w:rsid w:val="003E0EA1"/>
    <w:rsid w:val="003E1CD6"/>
    <w:rsid w:val="003E2061"/>
    <w:rsid w:val="003E2A86"/>
    <w:rsid w:val="003E2ADD"/>
    <w:rsid w:val="003E3258"/>
    <w:rsid w:val="003E3711"/>
    <w:rsid w:val="003E3841"/>
    <w:rsid w:val="003E3CB1"/>
    <w:rsid w:val="003E51B1"/>
    <w:rsid w:val="003E569C"/>
    <w:rsid w:val="003E5A70"/>
    <w:rsid w:val="003E5DB6"/>
    <w:rsid w:val="003E5E42"/>
    <w:rsid w:val="003E623F"/>
    <w:rsid w:val="003E6599"/>
    <w:rsid w:val="003E7CCA"/>
    <w:rsid w:val="003F1287"/>
    <w:rsid w:val="003F4F46"/>
    <w:rsid w:val="003F5BE6"/>
    <w:rsid w:val="003F681E"/>
    <w:rsid w:val="003F7246"/>
    <w:rsid w:val="004004C5"/>
    <w:rsid w:val="00402684"/>
    <w:rsid w:val="00404844"/>
    <w:rsid w:val="00404EF5"/>
    <w:rsid w:val="0040536D"/>
    <w:rsid w:val="00406A0A"/>
    <w:rsid w:val="00410A2B"/>
    <w:rsid w:val="00410EF5"/>
    <w:rsid w:val="00412D48"/>
    <w:rsid w:val="0041307F"/>
    <w:rsid w:val="004133C8"/>
    <w:rsid w:val="00413B82"/>
    <w:rsid w:val="00413E46"/>
    <w:rsid w:val="00414688"/>
    <w:rsid w:val="00414C4C"/>
    <w:rsid w:val="00415043"/>
    <w:rsid w:val="00420730"/>
    <w:rsid w:val="00421431"/>
    <w:rsid w:val="00422195"/>
    <w:rsid w:val="004229CB"/>
    <w:rsid w:val="00422A6B"/>
    <w:rsid w:val="00423136"/>
    <w:rsid w:val="00423A97"/>
    <w:rsid w:val="00423D3F"/>
    <w:rsid w:val="00424101"/>
    <w:rsid w:val="00425FBB"/>
    <w:rsid w:val="00426811"/>
    <w:rsid w:val="004309F1"/>
    <w:rsid w:val="00430DB4"/>
    <w:rsid w:val="00430F9B"/>
    <w:rsid w:val="004326C2"/>
    <w:rsid w:val="00433298"/>
    <w:rsid w:val="00433500"/>
    <w:rsid w:val="00433C22"/>
    <w:rsid w:val="00434190"/>
    <w:rsid w:val="004346E7"/>
    <w:rsid w:val="00436C91"/>
    <w:rsid w:val="004375DB"/>
    <w:rsid w:val="00441961"/>
    <w:rsid w:val="0044203D"/>
    <w:rsid w:val="004433A9"/>
    <w:rsid w:val="004445D5"/>
    <w:rsid w:val="00444942"/>
    <w:rsid w:val="00444BCD"/>
    <w:rsid w:val="00445896"/>
    <w:rsid w:val="004458FE"/>
    <w:rsid w:val="004538E4"/>
    <w:rsid w:val="00454698"/>
    <w:rsid w:val="00454936"/>
    <w:rsid w:val="0045542C"/>
    <w:rsid w:val="00456E89"/>
    <w:rsid w:val="0046157A"/>
    <w:rsid w:val="004643CF"/>
    <w:rsid w:val="004655BF"/>
    <w:rsid w:val="004656A7"/>
    <w:rsid w:val="00467E9E"/>
    <w:rsid w:val="0047224C"/>
    <w:rsid w:val="00472473"/>
    <w:rsid w:val="00472CB6"/>
    <w:rsid w:val="00473700"/>
    <w:rsid w:val="00474E9F"/>
    <w:rsid w:val="00475364"/>
    <w:rsid w:val="0047596D"/>
    <w:rsid w:val="00475ACC"/>
    <w:rsid w:val="00477551"/>
    <w:rsid w:val="00480160"/>
    <w:rsid w:val="00480FB3"/>
    <w:rsid w:val="00482151"/>
    <w:rsid w:val="004837CE"/>
    <w:rsid w:val="00483EEB"/>
    <w:rsid w:val="00484675"/>
    <w:rsid w:val="004852BC"/>
    <w:rsid w:val="00485E0E"/>
    <w:rsid w:val="004867B5"/>
    <w:rsid w:val="00486B94"/>
    <w:rsid w:val="00486CD0"/>
    <w:rsid w:val="004872CC"/>
    <w:rsid w:val="0048789D"/>
    <w:rsid w:val="00490A3C"/>
    <w:rsid w:val="0049168D"/>
    <w:rsid w:val="00491B8C"/>
    <w:rsid w:val="00491FB5"/>
    <w:rsid w:val="00493D87"/>
    <w:rsid w:val="00494C2B"/>
    <w:rsid w:val="00495819"/>
    <w:rsid w:val="00495B48"/>
    <w:rsid w:val="0049649B"/>
    <w:rsid w:val="00496C8C"/>
    <w:rsid w:val="0049714E"/>
    <w:rsid w:val="00497493"/>
    <w:rsid w:val="0049761E"/>
    <w:rsid w:val="004A02F8"/>
    <w:rsid w:val="004A0940"/>
    <w:rsid w:val="004A18D5"/>
    <w:rsid w:val="004A1FD2"/>
    <w:rsid w:val="004A4E32"/>
    <w:rsid w:val="004A75F5"/>
    <w:rsid w:val="004B2824"/>
    <w:rsid w:val="004B2F1C"/>
    <w:rsid w:val="004B31C7"/>
    <w:rsid w:val="004B677C"/>
    <w:rsid w:val="004B6B2A"/>
    <w:rsid w:val="004B70C9"/>
    <w:rsid w:val="004B79AA"/>
    <w:rsid w:val="004B7D48"/>
    <w:rsid w:val="004B7EA2"/>
    <w:rsid w:val="004B7FA8"/>
    <w:rsid w:val="004C1122"/>
    <w:rsid w:val="004C1AC4"/>
    <w:rsid w:val="004C5406"/>
    <w:rsid w:val="004C73B3"/>
    <w:rsid w:val="004C7808"/>
    <w:rsid w:val="004D0367"/>
    <w:rsid w:val="004D0FBF"/>
    <w:rsid w:val="004D1489"/>
    <w:rsid w:val="004D2E99"/>
    <w:rsid w:val="004D61EE"/>
    <w:rsid w:val="004E04BD"/>
    <w:rsid w:val="004E0895"/>
    <w:rsid w:val="004E20FD"/>
    <w:rsid w:val="004E2F14"/>
    <w:rsid w:val="004E3BF3"/>
    <w:rsid w:val="004E5A54"/>
    <w:rsid w:val="004E6891"/>
    <w:rsid w:val="004E73B3"/>
    <w:rsid w:val="004F06FC"/>
    <w:rsid w:val="004F0D5E"/>
    <w:rsid w:val="004F15AD"/>
    <w:rsid w:val="004F1942"/>
    <w:rsid w:val="00500446"/>
    <w:rsid w:val="00501638"/>
    <w:rsid w:val="00504047"/>
    <w:rsid w:val="00506697"/>
    <w:rsid w:val="0050699E"/>
    <w:rsid w:val="00506A6B"/>
    <w:rsid w:val="0051089B"/>
    <w:rsid w:val="0051168F"/>
    <w:rsid w:val="00512335"/>
    <w:rsid w:val="00512BA0"/>
    <w:rsid w:val="0051374E"/>
    <w:rsid w:val="00513883"/>
    <w:rsid w:val="005145ED"/>
    <w:rsid w:val="00517C2B"/>
    <w:rsid w:val="005202CD"/>
    <w:rsid w:val="00520DBF"/>
    <w:rsid w:val="005239AA"/>
    <w:rsid w:val="00524912"/>
    <w:rsid w:val="00524AD4"/>
    <w:rsid w:val="00525116"/>
    <w:rsid w:val="005262B6"/>
    <w:rsid w:val="00526F29"/>
    <w:rsid w:val="005270EA"/>
    <w:rsid w:val="00527648"/>
    <w:rsid w:val="00534F5B"/>
    <w:rsid w:val="00540180"/>
    <w:rsid w:val="00540A71"/>
    <w:rsid w:val="00541403"/>
    <w:rsid w:val="005435A4"/>
    <w:rsid w:val="00543B29"/>
    <w:rsid w:val="00544D51"/>
    <w:rsid w:val="00545632"/>
    <w:rsid w:val="005517E9"/>
    <w:rsid w:val="005539B8"/>
    <w:rsid w:val="00553F65"/>
    <w:rsid w:val="00555626"/>
    <w:rsid w:val="00556C27"/>
    <w:rsid w:val="00557F41"/>
    <w:rsid w:val="005603C4"/>
    <w:rsid w:val="005608FD"/>
    <w:rsid w:val="0056109F"/>
    <w:rsid w:val="00561B59"/>
    <w:rsid w:val="00562EDE"/>
    <w:rsid w:val="0056381C"/>
    <w:rsid w:val="00563B08"/>
    <w:rsid w:val="00564C7F"/>
    <w:rsid w:val="00565735"/>
    <w:rsid w:val="00565CA4"/>
    <w:rsid w:val="00570773"/>
    <w:rsid w:val="0057331A"/>
    <w:rsid w:val="0057482E"/>
    <w:rsid w:val="00574920"/>
    <w:rsid w:val="005749AE"/>
    <w:rsid w:val="005752F0"/>
    <w:rsid w:val="005761BC"/>
    <w:rsid w:val="005768DD"/>
    <w:rsid w:val="00581626"/>
    <w:rsid w:val="00581629"/>
    <w:rsid w:val="00583407"/>
    <w:rsid w:val="00583EF4"/>
    <w:rsid w:val="005849B5"/>
    <w:rsid w:val="00591733"/>
    <w:rsid w:val="00592CE4"/>
    <w:rsid w:val="00596D4F"/>
    <w:rsid w:val="005A0127"/>
    <w:rsid w:val="005A091F"/>
    <w:rsid w:val="005A0B37"/>
    <w:rsid w:val="005A1E40"/>
    <w:rsid w:val="005A2865"/>
    <w:rsid w:val="005A2D7C"/>
    <w:rsid w:val="005A3410"/>
    <w:rsid w:val="005A5664"/>
    <w:rsid w:val="005A7B2C"/>
    <w:rsid w:val="005B0071"/>
    <w:rsid w:val="005B1927"/>
    <w:rsid w:val="005B1B5F"/>
    <w:rsid w:val="005B4517"/>
    <w:rsid w:val="005B483D"/>
    <w:rsid w:val="005B7ABC"/>
    <w:rsid w:val="005C6570"/>
    <w:rsid w:val="005C687E"/>
    <w:rsid w:val="005C6916"/>
    <w:rsid w:val="005C6A83"/>
    <w:rsid w:val="005D1C79"/>
    <w:rsid w:val="005D39E8"/>
    <w:rsid w:val="005D48B2"/>
    <w:rsid w:val="005D4A5C"/>
    <w:rsid w:val="005D53B7"/>
    <w:rsid w:val="005D7AA2"/>
    <w:rsid w:val="005E03D6"/>
    <w:rsid w:val="005E0941"/>
    <w:rsid w:val="005E0B4D"/>
    <w:rsid w:val="005E14EF"/>
    <w:rsid w:val="005E2A83"/>
    <w:rsid w:val="005E2B22"/>
    <w:rsid w:val="005E2DFC"/>
    <w:rsid w:val="005E30E8"/>
    <w:rsid w:val="005E4E77"/>
    <w:rsid w:val="005E503C"/>
    <w:rsid w:val="005E5ED4"/>
    <w:rsid w:val="005E6201"/>
    <w:rsid w:val="005E6BE1"/>
    <w:rsid w:val="005F1324"/>
    <w:rsid w:val="005F44A0"/>
    <w:rsid w:val="005F49F1"/>
    <w:rsid w:val="005F53E4"/>
    <w:rsid w:val="005F585F"/>
    <w:rsid w:val="005F62B5"/>
    <w:rsid w:val="005F703E"/>
    <w:rsid w:val="00601FDB"/>
    <w:rsid w:val="00603E26"/>
    <w:rsid w:val="00603F9F"/>
    <w:rsid w:val="006059AF"/>
    <w:rsid w:val="00605B27"/>
    <w:rsid w:val="00605D48"/>
    <w:rsid w:val="0060768D"/>
    <w:rsid w:val="00614F4D"/>
    <w:rsid w:val="00615A4D"/>
    <w:rsid w:val="00616A57"/>
    <w:rsid w:val="00617032"/>
    <w:rsid w:val="00617086"/>
    <w:rsid w:val="00620D7F"/>
    <w:rsid w:val="00622A1B"/>
    <w:rsid w:val="0062382C"/>
    <w:rsid w:val="00627BDF"/>
    <w:rsid w:val="00627FCD"/>
    <w:rsid w:val="0063256C"/>
    <w:rsid w:val="00632956"/>
    <w:rsid w:val="006332BE"/>
    <w:rsid w:val="006344FC"/>
    <w:rsid w:val="006345F4"/>
    <w:rsid w:val="00634BAE"/>
    <w:rsid w:val="00641C72"/>
    <w:rsid w:val="00644558"/>
    <w:rsid w:val="00646FE4"/>
    <w:rsid w:val="006476BD"/>
    <w:rsid w:val="00647ECD"/>
    <w:rsid w:val="006500D9"/>
    <w:rsid w:val="00651EAF"/>
    <w:rsid w:val="006536F3"/>
    <w:rsid w:val="00654279"/>
    <w:rsid w:val="00660503"/>
    <w:rsid w:val="006605AD"/>
    <w:rsid w:val="00661747"/>
    <w:rsid w:val="00661A16"/>
    <w:rsid w:val="00662149"/>
    <w:rsid w:val="006623CC"/>
    <w:rsid w:val="00663D22"/>
    <w:rsid w:val="00664EC9"/>
    <w:rsid w:val="0067122B"/>
    <w:rsid w:val="006723D7"/>
    <w:rsid w:val="00673144"/>
    <w:rsid w:val="006732C0"/>
    <w:rsid w:val="006741C4"/>
    <w:rsid w:val="0067464E"/>
    <w:rsid w:val="00677727"/>
    <w:rsid w:val="00681095"/>
    <w:rsid w:val="0068261B"/>
    <w:rsid w:val="0068749F"/>
    <w:rsid w:val="00690104"/>
    <w:rsid w:val="0069012D"/>
    <w:rsid w:val="00690282"/>
    <w:rsid w:val="00691DCA"/>
    <w:rsid w:val="006928C5"/>
    <w:rsid w:val="00696489"/>
    <w:rsid w:val="00696C82"/>
    <w:rsid w:val="006A03A3"/>
    <w:rsid w:val="006A0591"/>
    <w:rsid w:val="006A0626"/>
    <w:rsid w:val="006A193E"/>
    <w:rsid w:val="006A1C05"/>
    <w:rsid w:val="006A26D5"/>
    <w:rsid w:val="006A2A67"/>
    <w:rsid w:val="006A5CE7"/>
    <w:rsid w:val="006A63D9"/>
    <w:rsid w:val="006A75ED"/>
    <w:rsid w:val="006A7FD0"/>
    <w:rsid w:val="006B0CA9"/>
    <w:rsid w:val="006B311A"/>
    <w:rsid w:val="006B4290"/>
    <w:rsid w:val="006B518F"/>
    <w:rsid w:val="006B53BD"/>
    <w:rsid w:val="006B61BB"/>
    <w:rsid w:val="006B6F56"/>
    <w:rsid w:val="006B72E8"/>
    <w:rsid w:val="006C1037"/>
    <w:rsid w:val="006C1E99"/>
    <w:rsid w:val="006C21CA"/>
    <w:rsid w:val="006C474D"/>
    <w:rsid w:val="006C488D"/>
    <w:rsid w:val="006C4C68"/>
    <w:rsid w:val="006C5750"/>
    <w:rsid w:val="006C5868"/>
    <w:rsid w:val="006C736B"/>
    <w:rsid w:val="006C78B6"/>
    <w:rsid w:val="006C7C08"/>
    <w:rsid w:val="006D4278"/>
    <w:rsid w:val="006D6C6D"/>
    <w:rsid w:val="006D6E48"/>
    <w:rsid w:val="006E00AE"/>
    <w:rsid w:val="006E068B"/>
    <w:rsid w:val="006E072C"/>
    <w:rsid w:val="006E29D0"/>
    <w:rsid w:val="006E4A2A"/>
    <w:rsid w:val="006E56A3"/>
    <w:rsid w:val="006E60B9"/>
    <w:rsid w:val="006E697F"/>
    <w:rsid w:val="006E6B20"/>
    <w:rsid w:val="006E7F0F"/>
    <w:rsid w:val="006F2367"/>
    <w:rsid w:val="006F29CC"/>
    <w:rsid w:val="006F3851"/>
    <w:rsid w:val="006F4E11"/>
    <w:rsid w:val="006F6E87"/>
    <w:rsid w:val="00701EDC"/>
    <w:rsid w:val="00702558"/>
    <w:rsid w:val="0070257D"/>
    <w:rsid w:val="007033B3"/>
    <w:rsid w:val="0070557E"/>
    <w:rsid w:val="00705752"/>
    <w:rsid w:val="00707797"/>
    <w:rsid w:val="007110FB"/>
    <w:rsid w:val="0071137E"/>
    <w:rsid w:val="00712C13"/>
    <w:rsid w:val="0071304A"/>
    <w:rsid w:val="0071399C"/>
    <w:rsid w:val="00714A93"/>
    <w:rsid w:val="007158FF"/>
    <w:rsid w:val="0071714C"/>
    <w:rsid w:val="00720513"/>
    <w:rsid w:val="007211BD"/>
    <w:rsid w:val="0072176F"/>
    <w:rsid w:val="00724588"/>
    <w:rsid w:val="00726201"/>
    <w:rsid w:val="00732356"/>
    <w:rsid w:val="00732560"/>
    <w:rsid w:val="0073276D"/>
    <w:rsid w:val="00732D7A"/>
    <w:rsid w:val="007332B9"/>
    <w:rsid w:val="00733B0D"/>
    <w:rsid w:val="0073476D"/>
    <w:rsid w:val="007348CD"/>
    <w:rsid w:val="00734F89"/>
    <w:rsid w:val="007358F0"/>
    <w:rsid w:val="00741D76"/>
    <w:rsid w:val="007445DC"/>
    <w:rsid w:val="007446A8"/>
    <w:rsid w:val="0074616B"/>
    <w:rsid w:val="0074672C"/>
    <w:rsid w:val="00747023"/>
    <w:rsid w:val="00747174"/>
    <w:rsid w:val="007477AE"/>
    <w:rsid w:val="00747E1B"/>
    <w:rsid w:val="00750C12"/>
    <w:rsid w:val="00750C27"/>
    <w:rsid w:val="00751C78"/>
    <w:rsid w:val="00753268"/>
    <w:rsid w:val="007548CF"/>
    <w:rsid w:val="007552E2"/>
    <w:rsid w:val="00755331"/>
    <w:rsid w:val="00756AD1"/>
    <w:rsid w:val="00757492"/>
    <w:rsid w:val="00757D49"/>
    <w:rsid w:val="00760E04"/>
    <w:rsid w:val="00764286"/>
    <w:rsid w:val="00764A8A"/>
    <w:rsid w:val="00765848"/>
    <w:rsid w:val="00765C6C"/>
    <w:rsid w:val="00765E45"/>
    <w:rsid w:val="007701B2"/>
    <w:rsid w:val="00772625"/>
    <w:rsid w:val="00777FD5"/>
    <w:rsid w:val="00781306"/>
    <w:rsid w:val="00782059"/>
    <w:rsid w:val="00782651"/>
    <w:rsid w:val="00782B28"/>
    <w:rsid w:val="00786FEA"/>
    <w:rsid w:val="00787FA5"/>
    <w:rsid w:val="0079086E"/>
    <w:rsid w:val="00790A7F"/>
    <w:rsid w:val="007919C5"/>
    <w:rsid w:val="00792F85"/>
    <w:rsid w:val="00794319"/>
    <w:rsid w:val="00795528"/>
    <w:rsid w:val="007955D0"/>
    <w:rsid w:val="00795ECC"/>
    <w:rsid w:val="007A05BE"/>
    <w:rsid w:val="007A097B"/>
    <w:rsid w:val="007A23B4"/>
    <w:rsid w:val="007A271C"/>
    <w:rsid w:val="007A2960"/>
    <w:rsid w:val="007A2C8E"/>
    <w:rsid w:val="007A59B2"/>
    <w:rsid w:val="007B0351"/>
    <w:rsid w:val="007B077F"/>
    <w:rsid w:val="007B28CF"/>
    <w:rsid w:val="007B2C08"/>
    <w:rsid w:val="007B2D50"/>
    <w:rsid w:val="007B3A95"/>
    <w:rsid w:val="007B4896"/>
    <w:rsid w:val="007B603F"/>
    <w:rsid w:val="007B7BE0"/>
    <w:rsid w:val="007C06A3"/>
    <w:rsid w:val="007C3A8E"/>
    <w:rsid w:val="007C4486"/>
    <w:rsid w:val="007C5926"/>
    <w:rsid w:val="007C6C25"/>
    <w:rsid w:val="007D1573"/>
    <w:rsid w:val="007D3169"/>
    <w:rsid w:val="007D3DA3"/>
    <w:rsid w:val="007D3FB6"/>
    <w:rsid w:val="007D449B"/>
    <w:rsid w:val="007D46CC"/>
    <w:rsid w:val="007D499B"/>
    <w:rsid w:val="007D50F1"/>
    <w:rsid w:val="007D5AEF"/>
    <w:rsid w:val="007D64F4"/>
    <w:rsid w:val="007D6D33"/>
    <w:rsid w:val="007E080B"/>
    <w:rsid w:val="007E0D4E"/>
    <w:rsid w:val="007E159C"/>
    <w:rsid w:val="007E2748"/>
    <w:rsid w:val="007E34ED"/>
    <w:rsid w:val="007E696F"/>
    <w:rsid w:val="007E75A5"/>
    <w:rsid w:val="007F04C6"/>
    <w:rsid w:val="007F2012"/>
    <w:rsid w:val="007F29CE"/>
    <w:rsid w:val="007F4743"/>
    <w:rsid w:val="007F4A3C"/>
    <w:rsid w:val="007F4B02"/>
    <w:rsid w:val="007F5FE0"/>
    <w:rsid w:val="007F6287"/>
    <w:rsid w:val="007F649C"/>
    <w:rsid w:val="007F6BF6"/>
    <w:rsid w:val="007F7759"/>
    <w:rsid w:val="0080213F"/>
    <w:rsid w:val="0080217D"/>
    <w:rsid w:val="0080341C"/>
    <w:rsid w:val="008062B6"/>
    <w:rsid w:val="008068BB"/>
    <w:rsid w:val="0080733A"/>
    <w:rsid w:val="00810649"/>
    <w:rsid w:val="00810A3C"/>
    <w:rsid w:val="00810F58"/>
    <w:rsid w:val="00811321"/>
    <w:rsid w:val="008118E9"/>
    <w:rsid w:val="00811EE3"/>
    <w:rsid w:val="00812A3C"/>
    <w:rsid w:val="00817D08"/>
    <w:rsid w:val="008201C8"/>
    <w:rsid w:val="008204D8"/>
    <w:rsid w:val="00820B1F"/>
    <w:rsid w:val="008212E4"/>
    <w:rsid w:val="00821B60"/>
    <w:rsid w:val="0082288F"/>
    <w:rsid w:val="008228D4"/>
    <w:rsid w:val="00824256"/>
    <w:rsid w:val="008242A7"/>
    <w:rsid w:val="00825095"/>
    <w:rsid w:val="008250AE"/>
    <w:rsid w:val="008253FF"/>
    <w:rsid w:val="008261FF"/>
    <w:rsid w:val="00827674"/>
    <w:rsid w:val="00827F03"/>
    <w:rsid w:val="00830FB6"/>
    <w:rsid w:val="0083142B"/>
    <w:rsid w:val="008321F8"/>
    <w:rsid w:val="00836CA0"/>
    <w:rsid w:val="0083750F"/>
    <w:rsid w:val="00837998"/>
    <w:rsid w:val="00840CA6"/>
    <w:rsid w:val="00843DBD"/>
    <w:rsid w:val="00846AFF"/>
    <w:rsid w:val="00846F43"/>
    <w:rsid w:val="0084733C"/>
    <w:rsid w:val="00847B06"/>
    <w:rsid w:val="00850D15"/>
    <w:rsid w:val="0085104D"/>
    <w:rsid w:val="00851368"/>
    <w:rsid w:val="00852D9B"/>
    <w:rsid w:val="00853586"/>
    <w:rsid w:val="008536D5"/>
    <w:rsid w:val="00854959"/>
    <w:rsid w:val="0085728B"/>
    <w:rsid w:val="00860AD4"/>
    <w:rsid w:val="00861DD7"/>
    <w:rsid w:val="008625A8"/>
    <w:rsid w:val="00863CB9"/>
    <w:rsid w:val="00863D4B"/>
    <w:rsid w:val="008667D7"/>
    <w:rsid w:val="008671D0"/>
    <w:rsid w:val="00867C3D"/>
    <w:rsid w:val="00870B57"/>
    <w:rsid w:val="008721F8"/>
    <w:rsid w:val="00872A3B"/>
    <w:rsid w:val="00872B10"/>
    <w:rsid w:val="00872C00"/>
    <w:rsid w:val="00874746"/>
    <w:rsid w:val="00876CD2"/>
    <w:rsid w:val="0088130B"/>
    <w:rsid w:val="00881957"/>
    <w:rsid w:val="00882070"/>
    <w:rsid w:val="0088263E"/>
    <w:rsid w:val="008836B4"/>
    <w:rsid w:val="00884617"/>
    <w:rsid w:val="00885C53"/>
    <w:rsid w:val="008869BA"/>
    <w:rsid w:val="008878F6"/>
    <w:rsid w:val="00890A27"/>
    <w:rsid w:val="008927CE"/>
    <w:rsid w:val="00893A2D"/>
    <w:rsid w:val="00896220"/>
    <w:rsid w:val="00896E0D"/>
    <w:rsid w:val="008A1ADC"/>
    <w:rsid w:val="008A4B8C"/>
    <w:rsid w:val="008A4E2C"/>
    <w:rsid w:val="008A58DB"/>
    <w:rsid w:val="008A5D52"/>
    <w:rsid w:val="008A6A98"/>
    <w:rsid w:val="008A6C1E"/>
    <w:rsid w:val="008B05AA"/>
    <w:rsid w:val="008B06B7"/>
    <w:rsid w:val="008B152B"/>
    <w:rsid w:val="008B28BC"/>
    <w:rsid w:val="008B36DE"/>
    <w:rsid w:val="008B3BEC"/>
    <w:rsid w:val="008B3EAD"/>
    <w:rsid w:val="008B582D"/>
    <w:rsid w:val="008B75F2"/>
    <w:rsid w:val="008C1C3C"/>
    <w:rsid w:val="008C1CAB"/>
    <w:rsid w:val="008C35E0"/>
    <w:rsid w:val="008C4624"/>
    <w:rsid w:val="008C51A7"/>
    <w:rsid w:val="008C5396"/>
    <w:rsid w:val="008C62A9"/>
    <w:rsid w:val="008C6E7C"/>
    <w:rsid w:val="008C7EE8"/>
    <w:rsid w:val="008D093B"/>
    <w:rsid w:val="008D2A3F"/>
    <w:rsid w:val="008D3BF7"/>
    <w:rsid w:val="008D480C"/>
    <w:rsid w:val="008D49D0"/>
    <w:rsid w:val="008D4FE4"/>
    <w:rsid w:val="008D5205"/>
    <w:rsid w:val="008D6B9C"/>
    <w:rsid w:val="008D7D7B"/>
    <w:rsid w:val="008E1A7C"/>
    <w:rsid w:val="008E26A4"/>
    <w:rsid w:val="008E2793"/>
    <w:rsid w:val="008E3003"/>
    <w:rsid w:val="008E3F44"/>
    <w:rsid w:val="008E5C50"/>
    <w:rsid w:val="008E7295"/>
    <w:rsid w:val="008E78BF"/>
    <w:rsid w:val="008E78C7"/>
    <w:rsid w:val="008E7FEE"/>
    <w:rsid w:val="008F1C1B"/>
    <w:rsid w:val="008F2FD3"/>
    <w:rsid w:val="008F33E4"/>
    <w:rsid w:val="008F3C2F"/>
    <w:rsid w:val="008F549D"/>
    <w:rsid w:val="008F5A32"/>
    <w:rsid w:val="00901932"/>
    <w:rsid w:val="00902E88"/>
    <w:rsid w:val="009037A3"/>
    <w:rsid w:val="009041F9"/>
    <w:rsid w:val="009042D7"/>
    <w:rsid w:val="00907DF0"/>
    <w:rsid w:val="0091124E"/>
    <w:rsid w:val="009112C6"/>
    <w:rsid w:val="00911BE5"/>
    <w:rsid w:val="00911C07"/>
    <w:rsid w:val="009121ED"/>
    <w:rsid w:val="00912203"/>
    <w:rsid w:val="00913591"/>
    <w:rsid w:val="00914157"/>
    <w:rsid w:val="00915DF3"/>
    <w:rsid w:val="009161CF"/>
    <w:rsid w:val="009167D3"/>
    <w:rsid w:val="00916B40"/>
    <w:rsid w:val="009220C0"/>
    <w:rsid w:val="009243E5"/>
    <w:rsid w:val="00924548"/>
    <w:rsid w:val="00924B83"/>
    <w:rsid w:val="0092699B"/>
    <w:rsid w:val="00927A1D"/>
    <w:rsid w:val="009307F6"/>
    <w:rsid w:val="00930AF3"/>
    <w:rsid w:val="00931BE3"/>
    <w:rsid w:val="00931EA9"/>
    <w:rsid w:val="00932094"/>
    <w:rsid w:val="00933E3C"/>
    <w:rsid w:val="00934836"/>
    <w:rsid w:val="009354AC"/>
    <w:rsid w:val="00940BF7"/>
    <w:rsid w:val="00942596"/>
    <w:rsid w:val="00942731"/>
    <w:rsid w:val="0094314C"/>
    <w:rsid w:val="0094326B"/>
    <w:rsid w:val="009435DB"/>
    <w:rsid w:val="009454D0"/>
    <w:rsid w:val="009463DF"/>
    <w:rsid w:val="00946511"/>
    <w:rsid w:val="009477FA"/>
    <w:rsid w:val="00947980"/>
    <w:rsid w:val="00950E46"/>
    <w:rsid w:val="00952624"/>
    <w:rsid w:val="00952A1B"/>
    <w:rsid w:val="00952D07"/>
    <w:rsid w:val="009548B4"/>
    <w:rsid w:val="00954FE1"/>
    <w:rsid w:val="009609D3"/>
    <w:rsid w:val="00962B3D"/>
    <w:rsid w:val="0096436E"/>
    <w:rsid w:val="00964678"/>
    <w:rsid w:val="009648AD"/>
    <w:rsid w:val="00967E51"/>
    <w:rsid w:val="00970DD9"/>
    <w:rsid w:val="00972CBC"/>
    <w:rsid w:val="00974387"/>
    <w:rsid w:val="00976FB0"/>
    <w:rsid w:val="00977FBD"/>
    <w:rsid w:val="0098036C"/>
    <w:rsid w:val="0098158B"/>
    <w:rsid w:val="00981726"/>
    <w:rsid w:val="00981FFA"/>
    <w:rsid w:val="00982238"/>
    <w:rsid w:val="00985A80"/>
    <w:rsid w:val="009865BD"/>
    <w:rsid w:val="009868E6"/>
    <w:rsid w:val="00987048"/>
    <w:rsid w:val="00990027"/>
    <w:rsid w:val="00990545"/>
    <w:rsid w:val="00990EC8"/>
    <w:rsid w:val="00991008"/>
    <w:rsid w:val="0099146B"/>
    <w:rsid w:val="0099293E"/>
    <w:rsid w:val="00993C20"/>
    <w:rsid w:val="00993D0D"/>
    <w:rsid w:val="009941BE"/>
    <w:rsid w:val="0099498C"/>
    <w:rsid w:val="00995039"/>
    <w:rsid w:val="00996977"/>
    <w:rsid w:val="00997E74"/>
    <w:rsid w:val="009A145C"/>
    <w:rsid w:val="009A2106"/>
    <w:rsid w:val="009A3619"/>
    <w:rsid w:val="009A3F54"/>
    <w:rsid w:val="009A496A"/>
    <w:rsid w:val="009A4F67"/>
    <w:rsid w:val="009A5987"/>
    <w:rsid w:val="009A744C"/>
    <w:rsid w:val="009A7475"/>
    <w:rsid w:val="009B054E"/>
    <w:rsid w:val="009B0909"/>
    <w:rsid w:val="009B2168"/>
    <w:rsid w:val="009B2AEB"/>
    <w:rsid w:val="009B3783"/>
    <w:rsid w:val="009C112B"/>
    <w:rsid w:val="009C1239"/>
    <w:rsid w:val="009C1694"/>
    <w:rsid w:val="009C2E0D"/>
    <w:rsid w:val="009C33DB"/>
    <w:rsid w:val="009C34A4"/>
    <w:rsid w:val="009C4380"/>
    <w:rsid w:val="009C7A55"/>
    <w:rsid w:val="009D1437"/>
    <w:rsid w:val="009D4B71"/>
    <w:rsid w:val="009D78E5"/>
    <w:rsid w:val="009E0E18"/>
    <w:rsid w:val="009E103D"/>
    <w:rsid w:val="009E195E"/>
    <w:rsid w:val="009E1B97"/>
    <w:rsid w:val="009E271C"/>
    <w:rsid w:val="009E4456"/>
    <w:rsid w:val="009E4713"/>
    <w:rsid w:val="009E4B4C"/>
    <w:rsid w:val="009E6457"/>
    <w:rsid w:val="009E7574"/>
    <w:rsid w:val="009F11B5"/>
    <w:rsid w:val="009F1A61"/>
    <w:rsid w:val="009F2D04"/>
    <w:rsid w:val="009F37AD"/>
    <w:rsid w:val="009F419F"/>
    <w:rsid w:val="009F4556"/>
    <w:rsid w:val="00A00074"/>
    <w:rsid w:val="00A06E7D"/>
    <w:rsid w:val="00A1254C"/>
    <w:rsid w:val="00A12930"/>
    <w:rsid w:val="00A13B45"/>
    <w:rsid w:val="00A140C1"/>
    <w:rsid w:val="00A1474F"/>
    <w:rsid w:val="00A15607"/>
    <w:rsid w:val="00A15FE3"/>
    <w:rsid w:val="00A162D1"/>
    <w:rsid w:val="00A164DB"/>
    <w:rsid w:val="00A176E7"/>
    <w:rsid w:val="00A17AAF"/>
    <w:rsid w:val="00A2160F"/>
    <w:rsid w:val="00A2178C"/>
    <w:rsid w:val="00A2184A"/>
    <w:rsid w:val="00A222CC"/>
    <w:rsid w:val="00A22661"/>
    <w:rsid w:val="00A23421"/>
    <w:rsid w:val="00A25E43"/>
    <w:rsid w:val="00A275B4"/>
    <w:rsid w:val="00A278EE"/>
    <w:rsid w:val="00A30BC2"/>
    <w:rsid w:val="00A310AB"/>
    <w:rsid w:val="00A322E2"/>
    <w:rsid w:val="00A32636"/>
    <w:rsid w:val="00A32826"/>
    <w:rsid w:val="00A328D6"/>
    <w:rsid w:val="00A332AE"/>
    <w:rsid w:val="00A3374A"/>
    <w:rsid w:val="00A353F3"/>
    <w:rsid w:val="00A35B06"/>
    <w:rsid w:val="00A36146"/>
    <w:rsid w:val="00A37F7B"/>
    <w:rsid w:val="00A43473"/>
    <w:rsid w:val="00A44AA7"/>
    <w:rsid w:val="00A45594"/>
    <w:rsid w:val="00A46594"/>
    <w:rsid w:val="00A47445"/>
    <w:rsid w:val="00A47811"/>
    <w:rsid w:val="00A51980"/>
    <w:rsid w:val="00A52521"/>
    <w:rsid w:val="00A52568"/>
    <w:rsid w:val="00A52D4B"/>
    <w:rsid w:val="00A539CB"/>
    <w:rsid w:val="00A55505"/>
    <w:rsid w:val="00A5568F"/>
    <w:rsid w:val="00A5665D"/>
    <w:rsid w:val="00A56FDF"/>
    <w:rsid w:val="00A574CA"/>
    <w:rsid w:val="00A60477"/>
    <w:rsid w:val="00A6288D"/>
    <w:rsid w:val="00A64C0C"/>
    <w:rsid w:val="00A65FC8"/>
    <w:rsid w:val="00A66968"/>
    <w:rsid w:val="00A6706B"/>
    <w:rsid w:val="00A7058B"/>
    <w:rsid w:val="00A7280E"/>
    <w:rsid w:val="00A72FD1"/>
    <w:rsid w:val="00A76077"/>
    <w:rsid w:val="00A76585"/>
    <w:rsid w:val="00A76825"/>
    <w:rsid w:val="00A770BB"/>
    <w:rsid w:val="00A80003"/>
    <w:rsid w:val="00A80882"/>
    <w:rsid w:val="00A80970"/>
    <w:rsid w:val="00A827B4"/>
    <w:rsid w:val="00A85596"/>
    <w:rsid w:val="00A85C86"/>
    <w:rsid w:val="00A8640B"/>
    <w:rsid w:val="00A86D97"/>
    <w:rsid w:val="00A8705B"/>
    <w:rsid w:val="00A8732F"/>
    <w:rsid w:val="00A9175B"/>
    <w:rsid w:val="00A919C2"/>
    <w:rsid w:val="00A9231F"/>
    <w:rsid w:val="00A92F7D"/>
    <w:rsid w:val="00A95375"/>
    <w:rsid w:val="00A96614"/>
    <w:rsid w:val="00A96E16"/>
    <w:rsid w:val="00AA0EC2"/>
    <w:rsid w:val="00AA36F2"/>
    <w:rsid w:val="00AA449A"/>
    <w:rsid w:val="00AA464B"/>
    <w:rsid w:val="00AA5916"/>
    <w:rsid w:val="00AA5B69"/>
    <w:rsid w:val="00AA5B85"/>
    <w:rsid w:val="00AA6B87"/>
    <w:rsid w:val="00AA6BA1"/>
    <w:rsid w:val="00AA6E6B"/>
    <w:rsid w:val="00AB088D"/>
    <w:rsid w:val="00AB0A83"/>
    <w:rsid w:val="00AB0F86"/>
    <w:rsid w:val="00AB3D11"/>
    <w:rsid w:val="00AB3F8A"/>
    <w:rsid w:val="00AB480C"/>
    <w:rsid w:val="00AB4A2B"/>
    <w:rsid w:val="00AB5052"/>
    <w:rsid w:val="00AB55D8"/>
    <w:rsid w:val="00AB5B88"/>
    <w:rsid w:val="00AB6005"/>
    <w:rsid w:val="00AB73B7"/>
    <w:rsid w:val="00AB77F7"/>
    <w:rsid w:val="00AC09E2"/>
    <w:rsid w:val="00AC2E7E"/>
    <w:rsid w:val="00AC405B"/>
    <w:rsid w:val="00AC4B95"/>
    <w:rsid w:val="00AC51A3"/>
    <w:rsid w:val="00AC5317"/>
    <w:rsid w:val="00AC5725"/>
    <w:rsid w:val="00AC57C1"/>
    <w:rsid w:val="00AC5DC4"/>
    <w:rsid w:val="00AC78B8"/>
    <w:rsid w:val="00AD1485"/>
    <w:rsid w:val="00AD2989"/>
    <w:rsid w:val="00AD63F9"/>
    <w:rsid w:val="00AD6D0B"/>
    <w:rsid w:val="00AE1096"/>
    <w:rsid w:val="00AE2085"/>
    <w:rsid w:val="00AE256C"/>
    <w:rsid w:val="00AE500A"/>
    <w:rsid w:val="00AF066F"/>
    <w:rsid w:val="00AF08FE"/>
    <w:rsid w:val="00AF0E0E"/>
    <w:rsid w:val="00AF2723"/>
    <w:rsid w:val="00AF2994"/>
    <w:rsid w:val="00AF6765"/>
    <w:rsid w:val="00AF702F"/>
    <w:rsid w:val="00AF7E43"/>
    <w:rsid w:val="00B008B1"/>
    <w:rsid w:val="00B01339"/>
    <w:rsid w:val="00B01906"/>
    <w:rsid w:val="00B02370"/>
    <w:rsid w:val="00B027F2"/>
    <w:rsid w:val="00B039BF"/>
    <w:rsid w:val="00B05158"/>
    <w:rsid w:val="00B055C1"/>
    <w:rsid w:val="00B0585A"/>
    <w:rsid w:val="00B058CE"/>
    <w:rsid w:val="00B06914"/>
    <w:rsid w:val="00B11AEF"/>
    <w:rsid w:val="00B127C0"/>
    <w:rsid w:val="00B1334C"/>
    <w:rsid w:val="00B13BC0"/>
    <w:rsid w:val="00B13D35"/>
    <w:rsid w:val="00B13FCC"/>
    <w:rsid w:val="00B14626"/>
    <w:rsid w:val="00B14B6A"/>
    <w:rsid w:val="00B16012"/>
    <w:rsid w:val="00B170B2"/>
    <w:rsid w:val="00B174A7"/>
    <w:rsid w:val="00B17FE8"/>
    <w:rsid w:val="00B20537"/>
    <w:rsid w:val="00B206BC"/>
    <w:rsid w:val="00B20E96"/>
    <w:rsid w:val="00B21B71"/>
    <w:rsid w:val="00B23476"/>
    <w:rsid w:val="00B23FEC"/>
    <w:rsid w:val="00B24E69"/>
    <w:rsid w:val="00B271C0"/>
    <w:rsid w:val="00B27DF1"/>
    <w:rsid w:val="00B32982"/>
    <w:rsid w:val="00B3338E"/>
    <w:rsid w:val="00B3348C"/>
    <w:rsid w:val="00B3379C"/>
    <w:rsid w:val="00B35A11"/>
    <w:rsid w:val="00B40F73"/>
    <w:rsid w:val="00B425DD"/>
    <w:rsid w:val="00B43BAA"/>
    <w:rsid w:val="00B4472C"/>
    <w:rsid w:val="00B44814"/>
    <w:rsid w:val="00B45D69"/>
    <w:rsid w:val="00B46887"/>
    <w:rsid w:val="00B47164"/>
    <w:rsid w:val="00B47686"/>
    <w:rsid w:val="00B50B5B"/>
    <w:rsid w:val="00B520D8"/>
    <w:rsid w:val="00B5252E"/>
    <w:rsid w:val="00B551A0"/>
    <w:rsid w:val="00B565E7"/>
    <w:rsid w:val="00B56CA0"/>
    <w:rsid w:val="00B57309"/>
    <w:rsid w:val="00B578A9"/>
    <w:rsid w:val="00B60555"/>
    <w:rsid w:val="00B60F2E"/>
    <w:rsid w:val="00B61369"/>
    <w:rsid w:val="00B62853"/>
    <w:rsid w:val="00B62E5F"/>
    <w:rsid w:val="00B63FD3"/>
    <w:rsid w:val="00B64EED"/>
    <w:rsid w:val="00B65577"/>
    <w:rsid w:val="00B674A0"/>
    <w:rsid w:val="00B675ED"/>
    <w:rsid w:val="00B67A23"/>
    <w:rsid w:val="00B70395"/>
    <w:rsid w:val="00B7059C"/>
    <w:rsid w:val="00B70E58"/>
    <w:rsid w:val="00B72157"/>
    <w:rsid w:val="00B72AA5"/>
    <w:rsid w:val="00B72F15"/>
    <w:rsid w:val="00B73BAA"/>
    <w:rsid w:val="00B7478D"/>
    <w:rsid w:val="00B74FF3"/>
    <w:rsid w:val="00B758CA"/>
    <w:rsid w:val="00B7625D"/>
    <w:rsid w:val="00B76C6A"/>
    <w:rsid w:val="00B81054"/>
    <w:rsid w:val="00B819F1"/>
    <w:rsid w:val="00B82985"/>
    <w:rsid w:val="00B84011"/>
    <w:rsid w:val="00B843DE"/>
    <w:rsid w:val="00B84B42"/>
    <w:rsid w:val="00B856C4"/>
    <w:rsid w:val="00B85F37"/>
    <w:rsid w:val="00B85FED"/>
    <w:rsid w:val="00B8673B"/>
    <w:rsid w:val="00B91EC9"/>
    <w:rsid w:val="00B925B1"/>
    <w:rsid w:val="00B92D35"/>
    <w:rsid w:val="00B931A6"/>
    <w:rsid w:val="00B932D8"/>
    <w:rsid w:val="00B94D4E"/>
    <w:rsid w:val="00B95814"/>
    <w:rsid w:val="00B961AB"/>
    <w:rsid w:val="00B97B38"/>
    <w:rsid w:val="00BA08E9"/>
    <w:rsid w:val="00BA1095"/>
    <w:rsid w:val="00BA1628"/>
    <w:rsid w:val="00BA1D3C"/>
    <w:rsid w:val="00BA2C01"/>
    <w:rsid w:val="00BA476F"/>
    <w:rsid w:val="00BA49F1"/>
    <w:rsid w:val="00BA5758"/>
    <w:rsid w:val="00BB0143"/>
    <w:rsid w:val="00BB1C33"/>
    <w:rsid w:val="00BB5927"/>
    <w:rsid w:val="00BB607C"/>
    <w:rsid w:val="00BB7D56"/>
    <w:rsid w:val="00BC0733"/>
    <w:rsid w:val="00BC0B76"/>
    <w:rsid w:val="00BC4978"/>
    <w:rsid w:val="00BC5087"/>
    <w:rsid w:val="00BC55B1"/>
    <w:rsid w:val="00BC6144"/>
    <w:rsid w:val="00BC6EC2"/>
    <w:rsid w:val="00BC7BEF"/>
    <w:rsid w:val="00BD0CA2"/>
    <w:rsid w:val="00BD1CFF"/>
    <w:rsid w:val="00BD23E3"/>
    <w:rsid w:val="00BD2727"/>
    <w:rsid w:val="00BD4164"/>
    <w:rsid w:val="00BD4859"/>
    <w:rsid w:val="00BD713E"/>
    <w:rsid w:val="00BD7A2A"/>
    <w:rsid w:val="00BD7D54"/>
    <w:rsid w:val="00BE4F02"/>
    <w:rsid w:val="00BE5A62"/>
    <w:rsid w:val="00BE5B64"/>
    <w:rsid w:val="00BE775C"/>
    <w:rsid w:val="00BE7C56"/>
    <w:rsid w:val="00BE7EFE"/>
    <w:rsid w:val="00BF0F3A"/>
    <w:rsid w:val="00BF1091"/>
    <w:rsid w:val="00BF18E6"/>
    <w:rsid w:val="00BF2B2A"/>
    <w:rsid w:val="00BF2DB3"/>
    <w:rsid w:val="00BF47EC"/>
    <w:rsid w:val="00BF52E5"/>
    <w:rsid w:val="00BF539C"/>
    <w:rsid w:val="00BF561B"/>
    <w:rsid w:val="00BF5A81"/>
    <w:rsid w:val="00BF7B01"/>
    <w:rsid w:val="00C00C9C"/>
    <w:rsid w:val="00C021A5"/>
    <w:rsid w:val="00C03C60"/>
    <w:rsid w:val="00C046C6"/>
    <w:rsid w:val="00C070E1"/>
    <w:rsid w:val="00C071A7"/>
    <w:rsid w:val="00C10611"/>
    <w:rsid w:val="00C109F2"/>
    <w:rsid w:val="00C11488"/>
    <w:rsid w:val="00C121A4"/>
    <w:rsid w:val="00C151A9"/>
    <w:rsid w:val="00C1698A"/>
    <w:rsid w:val="00C16E5B"/>
    <w:rsid w:val="00C17A13"/>
    <w:rsid w:val="00C21E14"/>
    <w:rsid w:val="00C21E1E"/>
    <w:rsid w:val="00C23381"/>
    <w:rsid w:val="00C23403"/>
    <w:rsid w:val="00C269AD"/>
    <w:rsid w:val="00C278E2"/>
    <w:rsid w:val="00C30109"/>
    <w:rsid w:val="00C30C73"/>
    <w:rsid w:val="00C33B98"/>
    <w:rsid w:val="00C33E0B"/>
    <w:rsid w:val="00C346BF"/>
    <w:rsid w:val="00C34B3F"/>
    <w:rsid w:val="00C34EDF"/>
    <w:rsid w:val="00C37260"/>
    <w:rsid w:val="00C4252F"/>
    <w:rsid w:val="00C42D07"/>
    <w:rsid w:val="00C440A8"/>
    <w:rsid w:val="00C44561"/>
    <w:rsid w:val="00C45172"/>
    <w:rsid w:val="00C47719"/>
    <w:rsid w:val="00C47E14"/>
    <w:rsid w:val="00C50F87"/>
    <w:rsid w:val="00C5243D"/>
    <w:rsid w:val="00C52797"/>
    <w:rsid w:val="00C52E68"/>
    <w:rsid w:val="00C5346F"/>
    <w:rsid w:val="00C55CE7"/>
    <w:rsid w:val="00C6315C"/>
    <w:rsid w:val="00C64A71"/>
    <w:rsid w:val="00C65E7D"/>
    <w:rsid w:val="00C67602"/>
    <w:rsid w:val="00C705BF"/>
    <w:rsid w:val="00C70F39"/>
    <w:rsid w:val="00C71036"/>
    <w:rsid w:val="00C73032"/>
    <w:rsid w:val="00C733ED"/>
    <w:rsid w:val="00C758AE"/>
    <w:rsid w:val="00C76688"/>
    <w:rsid w:val="00C776BF"/>
    <w:rsid w:val="00C77EEF"/>
    <w:rsid w:val="00C80240"/>
    <w:rsid w:val="00C810E1"/>
    <w:rsid w:val="00C81738"/>
    <w:rsid w:val="00C835B9"/>
    <w:rsid w:val="00C84588"/>
    <w:rsid w:val="00C8584D"/>
    <w:rsid w:val="00C8620F"/>
    <w:rsid w:val="00C86C1F"/>
    <w:rsid w:val="00C874AB"/>
    <w:rsid w:val="00C87FE6"/>
    <w:rsid w:val="00C906EC"/>
    <w:rsid w:val="00C90881"/>
    <w:rsid w:val="00C90B7A"/>
    <w:rsid w:val="00C91FFF"/>
    <w:rsid w:val="00C920B9"/>
    <w:rsid w:val="00C92771"/>
    <w:rsid w:val="00C93305"/>
    <w:rsid w:val="00C93BE9"/>
    <w:rsid w:val="00C979C4"/>
    <w:rsid w:val="00CA1DA6"/>
    <w:rsid w:val="00CA1F50"/>
    <w:rsid w:val="00CA28A1"/>
    <w:rsid w:val="00CA3F19"/>
    <w:rsid w:val="00CA44F0"/>
    <w:rsid w:val="00CA54C8"/>
    <w:rsid w:val="00CA7DC2"/>
    <w:rsid w:val="00CB12C5"/>
    <w:rsid w:val="00CB4103"/>
    <w:rsid w:val="00CB435E"/>
    <w:rsid w:val="00CB4C7A"/>
    <w:rsid w:val="00CB6CA4"/>
    <w:rsid w:val="00CB6DC7"/>
    <w:rsid w:val="00CB740A"/>
    <w:rsid w:val="00CC271E"/>
    <w:rsid w:val="00CC2D46"/>
    <w:rsid w:val="00CC6BDB"/>
    <w:rsid w:val="00CD1BC0"/>
    <w:rsid w:val="00CD2C55"/>
    <w:rsid w:val="00CD491C"/>
    <w:rsid w:val="00CD4CF6"/>
    <w:rsid w:val="00CD5D1E"/>
    <w:rsid w:val="00CD639F"/>
    <w:rsid w:val="00CD6BF8"/>
    <w:rsid w:val="00CD7FF7"/>
    <w:rsid w:val="00CE10F6"/>
    <w:rsid w:val="00CE2951"/>
    <w:rsid w:val="00CE46BE"/>
    <w:rsid w:val="00CE48F0"/>
    <w:rsid w:val="00CE4D48"/>
    <w:rsid w:val="00CE5D98"/>
    <w:rsid w:val="00CE5E11"/>
    <w:rsid w:val="00CE61B6"/>
    <w:rsid w:val="00CE7481"/>
    <w:rsid w:val="00CE7598"/>
    <w:rsid w:val="00CF0416"/>
    <w:rsid w:val="00CF1C8A"/>
    <w:rsid w:val="00CF1DF4"/>
    <w:rsid w:val="00CF22D3"/>
    <w:rsid w:val="00CF2B88"/>
    <w:rsid w:val="00CF3606"/>
    <w:rsid w:val="00CF3CB7"/>
    <w:rsid w:val="00CF6152"/>
    <w:rsid w:val="00CF6370"/>
    <w:rsid w:val="00CF7C6A"/>
    <w:rsid w:val="00D00E30"/>
    <w:rsid w:val="00D06330"/>
    <w:rsid w:val="00D11420"/>
    <w:rsid w:val="00D11EFF"/>
    <w:rsid w:val="00D13259"/>
    <w:rsid w:val="00D1458A"/>
    <w:rsid w:val="00D14815"/>
    <w:rsid w:val="00D14D87"/>
    <w:rsid w:val="00D15D2E"/>
    <w:rsid w:val="00D16108"/>
    <w:rsid w:val="00D20BF0"/>
    <w:rsid w:val="00D238BA"/>
    <w:rsid w:val="00D2447F"/>
    <w:rsid w:val="00D24EEC"/>
    <w:rsid w:val="00D26ABB"/>
    <w:rsid w:val="00D2779B"/>
    <w:rsid w:val="00D30FCE"/>
    <w:rsid w:val="00D318FD"/>
    <w:rsid w:val="00D33237"/>
    <w:rsid w:val="00D3739A"/>
    <w:rsid w:val="00D400A5"/>
    <w:rsid w:val="00D4061E"/>
    <w:rsid w:val="00D41BB0"/>
    <w:rsid w:val="00D432A3"/>
    <w:rsid w:val="00D434AD"/>
    <w:rsid w:val="00D43D9B"/>
    <w:rsid w:val="00D442E7"/>
    <w:rsid w:val="00D44F3C"/>
    <w:rsid w:val="00D44FF5"/>
    <w:rsid w:val="00D50EC8"/>
    <w:rsid w:val="00D51380"/>
    <w:rsid w:val="00D524ED"/>
    <w:rsid w:val="00D537E7"/>
    <w:rsid w:val="00D55105"/>
    <w:rsid w:val="00D55A60"/>
    <w:rsid w:val="00D5663F"/>
    <w:rsid w:val="00D60180"/>
    <w:rsid w:val="00D61299"/>
    <w:rsid w:val="00D61BFB"/>
    <w:rsid w:val="00D63CD5"/>
    <w:rsid w:val="00D64751"/>
    <w:rsid w:val="00D64E34"/>
    <w:rsid w:val="00D651ED"/>
    <w:rsid w:val="00D663A9"/>
    <w:rsid w:val="00D67A97"/>
    <w:rsid w:val="00D67B6E"/>
    <w:rsid w:val="00D7074C"/>
    <w:rsid w:val="00D708FC"/>
    <w:rsid w:val="00D70B49"/>
    <w:rsid w:val="00D71467"/>
    <w:rsid w:val="00D71471"/>
    <w:rsid w:val="00D732F0"/>
    <w:rsid w:val="00D73C9B"/>
    <w:rsid w:val="00D74C1F"/>
    <w:rsid w:val="00D74C95"/>
    <w:rsid w:val="00D75276"/>
    <w:rsid w:val="00D75335"/>
    <w:rsid w:val="00D767FE"/>
    <w:rsid w:val="00D80C1B"/>
    <w:rsid w:val="00D80DB9"/>
    <w:rsid w:val="00D812A5"/>
    <w:rsid w:val="00D812FB"/>
    <w:rsid w:val="00D8434A"/>
    <w:rsid w:val="00D84FDC"/>
    <w:rsid w:val="00D859D3"/>
    <w:rsid w:val="00D86B02"/>
    <w:rsid w:val="00D87009"/>
    <w:rsid w:val="00D8792A"/>
    <w:rsid w:val="00D90AD4"/>
    <w:rsid w:val="00D91040"/>
    <w:rsid w:val="00D9123A"/>
    <w:rsid w:val="00D91D75"/>
    <w:rsid w:val="00D92DCA"/>
    <w:rsid w:val="00D939CD"/>
    <w:rsid w:val="00D96745"/>
    <w:rsid w:val="00DA0121"/>
    <w:rsid w:val="00DA0677"/>
    <w:rsid w:val="00DA0FCA"/>
    <w:rsid w:val="00DA2DC5"/>
    <w:rsid w:val="00DA46B1"/>
    <w:rsid w:val="00DA5C14"/>
    <w:rsid w:val="00DA62CB"/>
    <w:rsid w:val="00DA7588"/>
    <w:rsid w:val="00DB00B9"/>
    <w:rsid w:val="00DB0372"/>
    <w:rsid w:val="00DB0AC5"/>
    <w:rsid w:val="00DB29FB"/>
    <w:rsid w:val="00DB3AE1"/>
    <w:rsid w:val="00DB3FFC"/>
    <w:rsid w:val="00DB5BC7"/>
    <w:rsid w:val="00DB6B67"/>
    <w:rsid w:val="00DB75E7"/>
    <w:rsid w:val="00DC048B"/>
    <w:rsid w:val="00DC1A40"/>
    <w:rsid w:val="00DC316F"/>
    <w:rsid w:val="00DC4821"/>
    <w:rsid w:val="00DC5307"/>
    <w:rsid w:val="00DC5CA3"/>
    <w:rsid w:val="00DD0852"/>
    <w:rsid w:val="00DD13C1"/>
    <w:rsid w:val="00DD25A4"/>
    <w:rsid w:val="00DD41BA"/>
    <w:rsid w:val="00DD56F0"/>
    <w:rsid w:val="00DD5CB5"/>
    <w:rsid w:val="00DD6284"/>
    <w:rsid w:val="00DD70D2"/>
    <w:rsid w:val="00DE035B"/>
    <w:rsid w:val="00DE0465"/>
    <w:rsid w:val="00DE0EDC"/>
    <w:rsid w:val="00DE0F99"/>
    <w:rsid w:val="00DE1233"/>
    <w:rsid w:val="00DE1748"/>
    <w:rsid w:val="00DE18BA"/>
    <w:rsid w:val="00DE3941"/>
    <w:rsid w:val="00DE3F81"/>
    <w:rsid w:val="00DE6825"/>
    <w:rsid w:val="00DF00F2"/>
    <w:rsid w:val="00DF2831"/>
    <w:rsid w:val="00DF29D7"/>
    <w:rsid w:val="00DF2D5E"/>
    <w:rsid w:val="00DF3E85"/>
    <w:rsid w:val="00DF40E0"/>
    <w:rsid w:val="00DF4334"/>
    <w:rsid w:val="00DF514A"/>
    <w:rsid w:val="00DF55C5"/>
    <w:rsid w:val="00DF5A99"/>
    <w:rsid w:val="00E017AB"/>
    <w:rsid w:val="00E01940"/>
    <w:rsid w:val="00E01F4B"/>
    <w:rsid w:val="00E020FA"/>
    <w:rsid w:val="00E02ACD"/>
    <w:rsid w:val="00E02EBE"/>
    <w:rsid w:val="00E0479C"/>
    <w:rsid w:val="00E04E69"/>
    <w:rsid w:val="00E057CA"/>
    <w:rsid w:val="00E060BA"/>
    <w:rsid w:val="00E06AC3"/>
    <w:rsid w:val="00E07383"/>
    <w:rsid w:val="00E106E2"/>
    <w:rsid w:val="00E10AD7"/>
    <w:rsid w:val="00E140DC"/>
    <w:rsid w:val="00E147C3"/>
    <w:rsid w:val="00E169AA"/>
    <w:rsid w:val="00E17051"/>
    <w:rsid w:val="00E2146B"/>
    <w:rsid w:val="00E21805"/>
    <w:rsid w:val="00E21D9E"/>
    <w:rsid w:val="00E23A97"/>
    <w:rsid w:val="00E260B1"/>
    <w:rsid w:val="00E31DEA"/>
    <w:rsid w:val="00E3212E"/>
    <w:rsid w:val="00E3283F"/>
    <w:rsid w:val="00E33DC3"/>
    <w:rsid w:val="00E354B0"/>
    <w:rsid w:val="00E3663C"/>
    <w:rsid w:val="00E3702C"/>
    <w:rsid w:val="00E37853"/>
    <w:rsid w:val="00E41F37"/>
    <w:rsid w:val="00E42528"/>
    <w:rsid w:val="00E43525"/>
    <w:rsid w:val="00E43A41"/>
    <w:rsid w:val="00E462A0"/>
    <w:rsid w:val="00E462F9"/>
    <w:rsid w:val="00E50120"/>
    <w:rsid w:val="00E50D37"/>
    <w:rsid w:val="00E51DA4"/>
    <w:rsid w:val="00E51DD5"/>
    <w:rsid w:val="00E52F35"/>
    <w:rsid w:val="00E530BC"/>
    <w:rsid w:val="00E53655"/>
    <w:rsid w:val="00E5398D"/>
    <w:rsid w:val="00E53B8A"/>
    <w:rsid w:val="00E540A3"/>
    <w:rsid w:val="00E56E9E"/>
    <w:rsid w:val="00E5797E"/>
    <w:rsid w:val="00E607E1"/>
    <w:rsid w:val="00E60BB6"/>
    <w:rsid w:val="00E630A9"/>
    <w:rsid w:val="00E64E97"/>
    <w:rsid w:val="00E6640F"/>
    <w:rsid w:val="00E66A2F"/>
    <w:rsid w:val="00E71142"/>
    <w:rsid w:val="00E718DD"/>
    <w:rsid w:val="00E721DC"/>
    <w:rsid w:val="00E724BB"/>
    <w:rsid w:val="00E73DF2"/>
    <w:rsid w:val="00E745E0"/>
    <w:rsid w:val="00E748F5"/>
    <w:rsid w:val="00E74933"/>
    <w:rsid w:val="00E7686A"/>
    <w:rsid w:val="00E777F0"/>
    <w:rsid w:val="00E77A9A"/>
    <w:rsid w:val="00E77B9F"/>
    <w:rsid w:val="00E82175"/>
    <w:rsid w:val="00E84B2F"/>
    <w:rsid w:val="00E8556A"/>
    <w:rsid w:val="00E85AF2"/>
    <w:rsid w:val="00E8638E"/>
    <w:rsid w:val="00E90EB7"/>
    <w:rsid w:val="00E90F48"/>
    <w:rsid w:val="00E9378B"/>
    <w:rsid w:val="00E95D18"/>
    <w:rsid w:val="00EA0AC0"/>
    <w:rsid w:val="00EA3942"/>
    <w:rsid w:val="00EA49CE"/>
    <w:rsid w:val="00EA4A89"/>
    <w:rsid w:val="00EA4FDF"/>
    <w:rsid w:val="00EA5176"/>
    <w:rsid w:val="00EA7806"/>
    <w:rsid w:val="00EB088C"/>
    <w:rsid w:val="00EB1C55"/>
    <w:rsid w:val="00EB2F98"/>
    <w:rsid w:val="00EB3387"/>
    <w:rsid w:val="00EB5C80"/>
    <w:rsid w:val="00EB5F9D"/>
    <w:rsid w:val="00EB79E0"/>
    <w:rsid w:val="00EC14A5"/>
    <w:rsid w:val="00EC160E"/>
    <w:rsid w:val="00EC22ED"/>
    <w:rsid w:val="00EC23C5"/>
    <w:rsid w:val="00EC279E"/>
    <w:rsid w:val="00EC3DC1"/>
    <w:rsid w:val="00EC4AD2"/>
    <w:rsid w:val="00EC4C3E"/>
    <w:rsid w:val="00EC66E0"/>
    <w:rsid w:val="00ED141C"/>
    <w:rsid w:val="00ED14B8"/>
    <w:rsid w:val="00ED3EC7"/>
    <w:rsid w:val="00ED4159"/>
    <w:rsid w:val="00ED4C76"/>
    <w:rsid w:val="00EE0CE1"/>
    <w:rsid w:val="00EE194B"/>
    <w:rsid w:val="00EE1A0A"/>
    <w:rsid w:val="00EE2669"/>
    <w:rsid w:val="00EE2D2F"/>
    <w:rsid w:val="00EE380E"/>
    <w:rsid w:val="00EE4587"/>
    <w:rsid w:val="00EE5054"/>
    <w:rsid w:val="00EE6616"/>
    <w:rsid w:val="00EF0B0B"/>
    <w:rsid w:val="00EF16DF"/>
    <w:rsid w:val="00EF20D3"/>
    <w:rsid w:val="00EF362D"/>
    <w:rsid w:val="00EF75E0"/>
    <w:rsid w:val="00EF7F93"/>
    <w:rsid w:val="00EF7FD6"/>
    <w:rsid w:val="00F02AF1"/>
    <w:rsid w:val="00F0326B"/>
    <w:rsid w:val="00F03419"/>
    <w:rsid w:val="00F037C6"/>
    <w:rsid w:val="00F0599D"/>
    <w:rsid w:val="00F05B92"/>
    <w:rsid w:val="00F061C1"/>
    <w:rsid w:val="00F06258"/>
    <w:rsid w:val="00F06C63"/>
    <w:rsid w:val="00F0726A"/>
    <w:rsid w:val="00F1005B"/>
    <w:rsid w:val="00F100DD"/>
    <w:rsid w:val="00F10850"/>
    <w:rsid w:val="00F12A4E"/>
    <w:rsid w:val="00F1321A"/>
    <w:rsid w:val="00F14901"/>
    <w:rsid w:val="00F14A0E"/>
    <w:rsid w:val="00F14A38"/>
    <w:rsid w:val="00F14CB7"/>
    <w:rsid w:val="00F14D40"/>
    <w:rsid w:val="00F157F0"/>
    <w:rsid w:val="00F15D81"/>
    <w:rsid w:val="00F1798D"/>
    <w:rsid w:val="00F17C7E"/>
    <w:rsid w:val="00F20479"/>
    <w:rsid w:val="00F2059F"/>
    <w:rsid w:val="00F20921"/>
    <w:rsid w:val="00F2285B"/>
    <w:rsid w:val="00F22C9A"/>
    <w:rsid w:val="00F235D7"/>
    <w:rsid w:val="00F24EEA"/>
    <w:rsid w:val="00F2699A"/>
    <w:rsid w:val="00F276F0"/>
    <w:rsid w:val="00F318A1"/>
    <w:rsid w:val="00F33DF3"/>
    <w:rsid w:val="00F35266"/>
    <w:rsid w:val="00F3727D"/>
    <w:rsid w:val="00F37E2E"/>
    <w:rsid w:val="00F411E5"/>
    <w:rsid w:val="00F42216"/>
    <w:rsid w:val="00F4250C"/>
    <w:rsid w:val="00F427A6"/>
    <w:rsid w:val="00F44E34"/>
    <w:rsid w:val="00F458A1"/>
    <w:rsid w:val="00F46C4A"/>
    <w:rsid w:val="00F46DFC"/>
    <w:rsid w:val="00F472E1"/>
    <w:rsid w:val="00F517E4"/>
    <w:rsid w:val="00F534FF"/>
    <w:rsid w:val="00F53599"/>
    <w:rsid w:val="00F54CCA"/>
    <w:rsid w:val="00F55061"/>
    <w:rsid w:val="00F56C38"/>
    <w:rsid w:val="00F60191"/>
    <w:rsid w:val="00F60B40"/>
    <w:rsid w:val="00F64DCD"/>
    <w:rsid w:val="00F67AC3"/>
    <w:rsid w:val="00F70815"/>
    <w:rsid w:val="00F70EB5"/>
    <w:rsid w:val="00F71080"/>
    <w:rsid w:val="00F71EEB"/>
    <w:rsid w:val="00F72AF5"/>
    <w:rsid w:val="00F7323C"/>
    <w:rsid w:val="00F74EFF"/>
    <w:rsid w:val="00F75274"/>
    <w:rsid w:val="00F75B9E"/>
    <w:rsid w:val="00F766DD"/>
    <w:rsid w:val="00F76FFA"/>
    <w:rsid w:val="00F801E6"/>
    <w:rsid w:val="00F8085C"/>
    <w:rsid w:val="00F81102"/>
    <w:rsid w:val="00F81613"/>
    <w:rsid w:val="00F81A9A"/>
    <w:rsid w:val="00F81F9F"/>
    <w:rsid w:val="00F82861"/>
    <w:rsid w:val="00F83258"/>
    <w:rsid w:val="00F8343B"/>
    <w:rsid w:val="00F8533F"/>
    <w:rsid w:val="00F85A02"/>
    <w:rsid w:val="00F90A84"/>
    <w:rsid w:val="00F90F6E"/>
    <w:rsid w:val="00F938A8"/>
    <w:rsid w:val="00F95D3C"/>
    <w:rsid w:val="00F95D4F"/>
    <w:rsid w:val="00F96105"/>
    <w:rsid w:val="00FA0E42"/>
    <w:rsid w:val="00FA0FA0"/>
    <w:rsid w:val="00FA140B"/>
    <w:rsid w:val="00FA1486"/>
    <w:rsid w:val="00FA28D0"/>
    <w:rsid w:val="00FA34E7"/>
    <w:rsid w:val="00FA35D2"/>
    <w:rsid w:val="00FA4215"/>
    <w:rsid w:val="00FA4E47"/>
    <w:rsid w:val="00FA739C"/>
    <w:rsid w:val="00FA7A8B"/>
    <w:rsid w:val="00FB01FB"/>
    <w:rsid w:val="00FB291B"/>
    <w:rsid w:val="00FB5AFF"/>
    <w:rsid w:val="00FB60BF"/>
    <w:rsid w:val="00FB67A2"/>
    <w:rsid w:val="00FB6A3D"/>
    <w:rsid w:val="00FB74D4"/>
    <w:rsid w:val="00FC03B3"/>
    <w:rsid w:val="00FC23C1"/>
    <w:rsid w:val="00FC2FFB"/>
    <w:rsid w:val="00FC34E3"/>
    <w:rsid w:val="00FC368C"/>
    <w:rsid w:val="00FC3B76"/>
    <w:rsid w:val="00FC3B89"/>
    <w:rsid w:val="00FC5184"/>
    <w:rsid w:val="00FC5297"/>
    <w:rsid w:val="00FC6A3E"/>
    <w:rsid w:val="00FC78F8"/>
    <w:rsid w:val="00FD2509"/>
    <w:rsid w:val="00FD35C6"/>
    <w:rsid w:val="00FD35DA"/>
    <w:rsid w:val="00FD4C6D"/>
    <w:rsid w:val="00FD4EE2"/>
    <w:rsid w:val="00FD4FD8"/>
    <w:rsid w:val="00FD5236"/>
    <w:rsid w:val="00FD5690"/>
    <w:rsid w:val="00FE2567"/>
    <w:rsid w:val="00FE3069"/>
    <w:rsid w:val="00FE4397"/>
    <w:rsid w:val="00FE4513"/>
    <w:rsid w:val="00FE5579"/>
    <w:rsid w:val="00FE5BF1"/>
    <w:rsid w:val="00FE5DCA"/>
    <w:rsid w:val="00FE678D"/>
    <w:rsid w:val="00FE6BB6"/>
    <w:rsid w:val="00FF0DA2"/>
    <w:rsid w:val="00FF2182"/>
    <w:rsid w:val="00FF28E9"/>
    <w:rsid w:val="00FF47DD"/>
    <w:rsid w:val="00FF55E6"/>
    <w:rsid w:val="00FF5C54"/>
    <w:rsid w:val="00FF6238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9EE2A"/>
  <w15:docId w15:val="{EB493E60-E21C-4302-A4F5-69E14885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9">
    <w:name w:val="Normal"/>
    <w:qFormat/>
    <w:rsid w:val="00060E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9"/>
    <w:next w:val="a9"/>
    <w:link w:val="10"/>
    <w:autoRedefine/>
    <w:qFormat/>
    <w:rsid w:val="00060E1F"/>
    <w:pPr>
      <w:keepNext/>
      <w:numPr>
        <w:numId w:val="22"/>
      </w:numPr>
      <w:spacing w:before="120" w:after="60"/>
      <w:jc w:val="both"/>
      <w:outlineLvl w:val="0"/>
    </w:pPr>
    <w:rPr>
      <w:b/>
      <w:sz w:val="28"/>
      <w:szCs w:val="26"/>
    </w:rPr>
  </w:style>
  <w:style w:type="paragraph" w:styleId="20">
    <w:name w:val="heading 2"/>
    <w:aliases w:val="H2"/>
    <w:basedOn w:val="a9"/>
    <w:next w:val="32"/>
    <w:link w:val="23"/>
    <w:autoRedefine/>
    <w:qFormat/>
    <w:rsid w:val="00060E1F"/>
    <w:pPr>
      <w:numPr>
        <w:ilvl w:val="1"/>
        <w:numId w:val="22"/>
      </w:numPr>
      <w:tabs>
        <w:tab w:val="left" w:pos="567"/>
      </w:tabs>
      <w:spacing w:before="120" w:after="120"/>
      <w:jc w:val="both"/>
      <w:outlineLvl w:val="1"/>
    </w:pPr>
    <w:rPr>
      <w:b/>
      <w:sz w:val="28"/>
      <w:szCs w:val="28"/>
    </w:rPr>
  </w:style>
  <w:style w:type="paragraph" w:styleId="32">
    <w:name w:val="heading 3"/>
    <w:link w:val="33"/>
    <w:autoRedefine/>
    <w:qFormat/>
    <w:rsid w:val="00060E1F"/>
    <w:pPr>
      <w:numPr>
        <w:ilvl w:val="2"/>
        <w:numId w:val="22"/>
      </w:numPr>
      <w:tabs>
        <w:tab w:val="left" w:pos="567"/>
      </w:tabs>
      <w:spacing w:before="120" w:after="60"/>
      <w:jc w:val="both"/>
      <w:outlineLvl w:val="2"/>
    </w:pPr>
    <w:rPr>
      <w:rFonts w:ascii="Times New Roman" w:eastAsia="Times New Roman" w:hAnsi="Times New Roman"/>
      <w:b/>
      <w:sz w:val="28"/>
      <w:szCs w:val="28"/>
    </w:rPr>
  </w:style>
  <w:style w:type="paragraph" w:styleId="41">
    <w:name w:val="heading 4"/>
    <w:link w:val="42"/>
    <w:autoRedefine/>
    <w:qFormat/>
    <w:rsid w:val="00060E1F"/>
    <w:pPr>
      <w:numPr>
        <w:ilvl w:val="3"/>
        <w:numId w:val="19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9"/>
    <w:link w:val="52"/>
    <w:autoRedefine/>
    <w:qFormat/>
    <w:rsid w:val="00060E1F"/>
    <w:pPr>
      <w:numPr>
        <w:numId w:val="5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9"/>
    <w:next w:val="a9"/>
    <w:link w:val="60"/>
    <w:qFormat/>
    <w:rsid w:val="00060E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9"/>
    <w:next w:val="a9"/>
    <w:link w:val="70"/>
    <w:qFormat/>
    <w:rsid w:val="00060E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9"/>
    <w:next w:val="a9"/>
    <w:link w:val="80"/>
    <w:autoRedefine/>
    <w:qFormat/>
    <w:rsid w:val="00060E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9"/>
    <w:next w:val="a9"/>
    <w:link w:val="90"/>
    <w:autoRedefine/>
    <w:qFormat/>
    <w:rsid w:val="00060E1F"/>
    <w:pPr>
      <w:spacing w:before="240"/>
      <w:outlineLvl w:val="8"/>
    </w:pPr>
    <w:rPr>
      <w:rFonts w:ascii="Arial" w:hAnsi="Arial"/>
      <w:i/>
      <w:sz w:val="18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rsid w:val="00FB60BF"/>
    <w:rPr>
      <w:rFonts w:ascii="Times New Roman" w:eastAsia="Times New Roman" w:hAnsi="Times New Roman"/>
      <w:b/>
      <w:sz w:val="28"/>
      <w:szCs w:val="26"/>
    </w:rPr>
  </w:style>
  <w:style w:type="table" w:styleId="ad">
    <w:name w:val="Table Grid"/>
    <w:basedOn w:val="ab"/>
    <w:rsid w:val="00060E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9"/>
    <w:link w:val="af"/>
    <w:semiHidden/>
    <w:rsid w:val="00060E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a"/>
    <w:link w:val="ae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f0">
    <w:name w:val="annotation reference"/>
    <w:rsid w:val="00060E1F"/>
    <w:rPr>
      <w:sz w:val="16"/>
      <w:szCs w:val="16"/>
    </w:rPr>
  </w:style>
  <w:style w:type="paragraph" w:styleId="af1">
    <w:name w:val="annotation text"/>
    <w:basedOn w:val="a9"/>
    <w:link w:val="af2"/>
    <w:semiHidden/>
    <w:rsid w:val="00060E1F"/>
  </w:style>
  <w:style w:type="character" w:customStyle="1" w:styleId="af2">
    <w:name w:val="Текст примечания Знак"/>
    <w:basedOn w:val="aa"/>
    <w:link w:val="af1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3">
    <w:name w:val="annotation subject"/>
    <w:basedOn w:val="af1"/>
    <w:next w:val="af1"/>
    <w:link w:val="af4"/>
    <w:semiHidden/>
    <w:rsid w:val="00060E1F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5">
    <w:name w:val="List Paragraph"/>
    <w:aliases w:val="Гл. Многоуровневый,Раздел"/>
    <w:basedOn w:val="a9"/>
    <w:link w:val="af6"/>
    <w:uiPriority w:val="34"/>
    <w:qFormat/>
    <w:rsid w:val="005A091F"/>
    <w:pPr>
      <w:ind w:left="720"/>
      <w:contextualSpacing/>
    </w:pPr>
  </w:style>
  <w:style w:type="paragraph" w:styleId="af7">
    <w:name w:val="footer"/>
    <w:link w:val="af8"/>
    <w:autoRedefine/>
    <w:rsid w:val="00060E1F"/>
    <w:pPr>
      <w:pBdr>
        <w:top w:val="single" w:sz="4" w:space="1" w:color="auto"/>
      </w:pBdr>
      <w:tabs>
        <w:tab w:val="right" w:pos="9639"/>
      </w:tabs>
      <w:jc w:val="center"/>
    </w:pPr>
    <w:rPr>
      <w:rFonts w:ascii="Times New Roman" w:eastAsia="Times New Roman" w:hAnsi="Times New Roman" w:cs="Tahoma"/>
      <w:i/>
      <w:sz w:val="18"/>
      <w:szCs w:val="28"/>
    </w:rPr>
  </w:style>
  <w:style w:type="character" w:customStyle="1" w:styleId="af8">
    <w:name w:val="Нижний колонтитул Знак"/>
    <w:basedOn w:val="aa"/>
    <w:link w:val="af7"/>
    <w:rsid w:val="007B2C08"/>
    <w:rPr>
      <w:rFonts w:ascii="Times New Roman" w:eastAsia="Times New Roman" w:hAnsi="Times New Roman" w:cs="Tahoma"/>
      <w:i/>
      <w:sz w:val="18"/>
      <w:szCs w:val="28"/>
    </w:rPr>
  </w:style>
  <w:style w:type="paragraph" w:customStyle="1" w:styleId="af9">
    <w:name w:val="Исполнитель"/>
    <w:basedOn w:val="a9"/>
    <w:next w:val="a9"/>
    <w:uiPriority w:val="99"/>
    <w:rsid w:val="00A85596"/>
    <w:rPr>
      <w:sz w:val="28"/>
    </w:rPr>
  </w:style>
  <w:style w:type="paragraph" w:customStyle="1" w:styleId="11">
    <w:name w:val="Абзац списка1"/>
    <w:basedOn w:val="a9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9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a">
    <w:name w:val="Стиль Название документа"/>
    <w:basedOn w:val="afb"/>
    <w:rsid w:val="00060E1F"/>
    <w:pPr>
      <w:pBdr>
        <w:bottom w:val="none" w:sz="0" w:space="0" w:color="auto"/>
      </w:pBdr>
    </w:pPr>
    <w:rPr>
      <w:bCs/>
    </w:rPr>
  </w:style>
  <w:style w:type="paragraph" w:customStyle="1" w:styleId="afc">
    <w:name w:val="СО"/>
    <w:basedOn w:val="a9"/>
    <w:rsid w:val="00060E1F"/>
    <w:pPr>
      <w:ind w:left="-108"/>
      <w:jc w:val="center"/>
    </w:pPr>
    <w:rPr>
      <w:rFonts w:ascii="Arial" w:hAnsi="Arial" w:cs="Arial"/>
      <w:bCs/>
      <w:caps/>
      <w:color w:val="000000"/>
      <w:spacing w:val="-10"/>
      <w:sz w:val="20"/>
    </w:rPr>
  </w:style>
  <w:style w:type="paragraph" w:customStyle="1" w:styleId="afd">
    <w:name w:val="ВИД ДОКУМЕНТА"/>
    <w:basedOn w:val="a9"/>
    <w:semiHidden/>
    <w:rsid w:val="00060E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e">
    <w:name w:val="header"/>
    <w:next w:val="a9"/>
    <w:link w:val="aff"/>
    <w:uiPriority w:val="99"/>
    <w:rsid w:val="00060E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f">
    <w:name w:val="Верхний колонтитул Знак"/>
    <w:basedOn w:val="aa"/>
    <w:link w:val="afe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aliases w:val="H2 Знак"/>
    <w:basedOn w:val="aa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3">
    <w:name w:val="Заголовок 3 Знак"/>
    <w:link w:val="32"/>
    <w:rsid w:val="00060E1F"/>
    <w:rPr>
      <w:rFonts w:ascii="Times New Roman" w:eastAsia="Times New Roman" w:hAnsi="Times New Roman"/>
      <w:b/>
      <w:sz w:val="28"/>
      <w:szCs w:val="28"/>
    </w:rPr>
  </w:style>
  <w:style w:type="character" w:customStyle="1" w:styleId="42">
    <w:name w:val="Заголовок 4 Знак"/>
    <w:basedOn w:val="aa"/>
    <w:link w:val="41"/>
    <w:rsid w:val="003B4A8F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a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a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a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a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a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9"/>
    <w:next w:val="a9"/>
    <w:autoRedefine/>
    <w:uiPriority w:val="39"/>
    <w:rsid w:val="00060E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f0">
    <w:name w:val="Обычный без отступов"/>
    <w:basedOn w:val="a9"/>
    <w:semiHidden/>
    <w:rsid w:val="00060E1F"/>
  </w:style>
  <w:style w:type="paragraph" w:customStyle="1" w:styleId="afb">
    <w:name w:val="Название документа"/>
    <w:basedOn w:val="a9"/>
    <w:autoRedefine/>
    <w:semiHidden/>
    <w:locked/>
    <w:rsid w:val="00060E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9"/>
    <w:next w:val="a9"/>
    <w:autoRedefine/>
    <w:uiPriority w:val="39"/>
    <w:rsid w:val="00060E1F"/>
    <w:pPr>
      <w:tabs>
        <w:tab w:val="left" w:pos="851"/>
        <w:tab w:val="right" w:leader="dot" w:pos="9356"/>
      </w:tabs>
      <w:ind w:left="1135" w:right="567" w:hanging="851"/>
      <w:outlineLvl w:val="0"/>
    </w:pPr>
    <w:rPr>
      <w:sz w:val="28"/>
    </w:rPr>
  </w:style>
  <w:style w:type="paragraph" w:styleId="34">
    <w:name w:val="toc 3"/>
    <w:basedOn w:val="a9"/>
    <w:next w:val="a9"/>
    <w:autoRedefine/>
    <w:uiPriority w:val="39"/>
    <w:rsid w:val="00060E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9"/>
    <w:next w:val="a9"/>
    <w:autoRedefine/>
    <w:semiHidden/>
    <w:rsid w:val="00060E1F"/>
    <w:pPr>
      <w:ind w:left="600"/>
    </w:pPr>
    <w:rPr>
      <w:szCs w:val="21"/>
    </w:rPr>
  </w:style>
  <w:style w:type="paragraph" w:styleId="53">
    <w:name w:val="toc 5"/>
    <w:basedOn w:val="a9"/>
    <w:next w:val="a9"/>
    <w:autoRedefine/>
    <w:semiHidden/>
    <w:rsid w:val="00060E1F"/>
    <w:pPr>
      <w:ind w:left="800"/>
    </w:pPr>
    <w:rPr>
      <w:szCs w:val="21"/>
    </w:rPr>
  </w:style>
  <w:style w:type="paragraph" w:styleId="61">
    <w:name w:val="toc 6"/>
    <w:basedOn w:val="a9"/>
    <w:next w:val="a9"/>
    <w:autoRedefine/>
    <w:semiHidden/>
    <w:rsid w:val="00060E1F"/>
    <w:pPr>
      <w:ind w:left="1000"/>
    </w:pPr>
    <w:rPr>
      <w:szCs w:val="21"/>
    </w:rPr>
  </w:style>
  <w:style w:type="paragraph" w:styleId="71">
    <w:name w:val="toc 7"/>
    <w:basedOn w:val="a9"/>
    <w:next w:val="a9"/>
    <w:autoRedefine/>
    <w:semiHidden/>
    <w:rsid w:val="00060E1F"/>
    <w:pPr>
      <w:ind w:left="1200"/>
    </w:pPr>
    <w:rPr>
      <w:szCs w:val="21"/>
    </w:rPr>
  </w:style>
  <w:style w:type="paragraph" w:styleId="81">
    <w:name w:val="toc 8"/>
    <w:basedOn w:val="a9"/>
    <w:next w:val="a9"/>
    <w:autoRedefine/>
    <w:semiHidden/>
    <w:rsid w:val="00060E1F"/>
    <w:pPr>
      <w:ind w:left="1400"/>
    </w:pPr>
    <w:rPr>
      <w:szCs w:val="21"/>
    </w:rPr>
  </w:style>
  <w:style w:type="character" w:styleId="aff1">
    <w:name w:val="page number"/>
    <w:semiHidden/>
    <w:rsid w:val="00060E1F"/>
    <w:rPr>
      <w:rFonts w:ascii="Arial" w:hAnsi="Arial"/>
      <w:dstrike w:val="0"/>
      <w:sz w:val="20"/>
      <w:vertAlign w:val="baseline"/>
    </w:rPr>
  </w:style>
  <w:style w:type="paragraph" w:styleId="aff2">
    <w:name w:val="caption"/>
    <w:basedOn w:val="a9"/>
    <w:next w:val="a9"/>
    <w:autoRedefine/>
    <w:qFormat/>
    <w:rsid w:val="00060E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9"/>
    <w:next w:val="a9"/>
    <w:autoRedefine/>
    <w:semiHidden/>
    <w:rsid w:val="00060E1F"/>
    <w:pPr>
      <w:ind w:left="1600"/>
    </w:pPr>
    <w:rPr>
      <w:szCs w:val="21"/>
    </w:rPr>
  </w:style>
  <w:style w:type="paragraph" w:styleId="a8">
    <w:name w:val="List Number"/>
    <w:basedOn w:val="a9"/>
    <w:autoRedefine/>
    <w:semiHidden/>
    <w:rsid w:val="00060E1F"/>
    <w:pPr>
      <w:numPr>
        <w:numId w:val="1"/>
      </w:numPr>
    </w:pPr>
  </w:style>
  <w:style w:type="paragraph" w:customStyle="1" w:styleId="aff3">
    <w:name w:val="Обычный по центру"/>
    <w:basedOn w:val="a9"/>
    <w:autoRedefine/>
    <w:semiHidden/>
    <w:rsid w:val="00060E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4">
    <w:name w:val="Body Text Indent"/>
    <w:basedOn w:val="25"/>
    <w:link w:val="aff5"/>
    <w:autoRedefine/>
    <w:rsid w:val="00A8732F"/>
    <w:pPr>
      <w:spacing w:before="60" w:after="60" w:line="240" w:lineRule="auto"/>
      <w:ind w:firstLine="709"/>
      <w:jc w:val="both"/>
    </w:pPr>
    <w:rPr>
      <w:sz w:val="28"/>
      <w:szCs w:val="28"/>
    </w:rPr>
  </w:style>
  <w:style w:type="character" w:customStyle="1" w:styleId="aff5">
    <w:name w:val="Основной текст с отступом Знак"/>
    <w:basedOn w:val="aa"/>
    <w:link w:val="aff4"/>
    <w:rsid w:val="00A8732F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9"/>
    <w:semiHidden/>
    <w:locked/>
    <w:rsid w:val="00060E1F"/>
    <w:pPr>
      <w:spacing w:before="440"/>
      <w:jc w:val="center"/>
    </w:pPr>
    <w:rPr>
      <w:b/>
      <w:bCs/>
      <w:spacing w:val="-5"/>
      <w:sz w:val="32"/>
    </w:rPr>
  </w:style>
  <w:style w:type="character" w:styleId="aff6">
    <w:name w:val="Hyperlink"/>
    <w:uiPriority w:val="99"/>
    <w:rsid w:val="00060E1F"/>
    <w:rPr>
      <w:color w:val="auto"/>
      <w:u w:val="none"/>
    </w:rPr>
  </w:style>
  <w:style w:type="paragraph" w:styleId="aff7">
    <w:name w:val="Normal (Web)"/>
    <w:basedOn w:val="a9"/>
    <w:semiHidden/>
    <w:rsid w:val="00060E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8">
    <w:name w:val="List"/>
    <w:basedOn w:val="a9"/>
    <w:semiHidden/>
    <w:rsid w:val="00060E1F"/>
    <w:pPr>
      <w:ind w:left="851" w:hanging="284"/>
    </w:pPr>
  </w:style>
  <w:style w:type="paragraph" w:styleId="a6">
    <w:name w:val="List Bullet"/>
    <w:basedOn w:val="a9"/>
    <w:autoRedefine/>
    <w:rsid w:val="00A8732F"/>
    <w:pPr>
      <w:numPr>
        <w:ilvl w:val="5"/>
        <w:numId w:val="22"/>
      </w:numPr>
      <w:tabs>
        <w:tab w:val="left" w:pos="1418"/>
      </w:tabs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060E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5">
    <w:name w:val="Текст 3"/>
    <w:basedOn w:val="41"/>
    <w:semiHidden/>
    <w:locked/>
    <w:rsid w:val="00060E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2">
    <w:name w:val="Обычный нумерованный"/>
    <w:basedOn w:val="32"/>
    <w:semiHidden/>
    <w:rsid w:val="00060E1F"/>
    <w:pPr>
      <w:numPr>
        <w:numId w:val="21"/>
      </w:numPr>
    </w:pPr>
    <w:rPr>
      <w:b w:val="0"/>
      <w:iCs/>
    </w:rPr>
  </w:style>
  <w:style w:type="paragraph" w:styleId="36">
    <w:name w:val="Body Text 3"/>
    <w:basedOn w:val="a9"/>
    <w:link w:val="37"/>
    <w:semiHidden/>
    <w:rsid w:val="00060E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7">
    <w:name w:val="Основной текст 3 Знак"/>
    <w:basedOn w:val="aa"/>
    <w:link w:val="36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9">
    <w:name w:val="footnote text"/>
    <w:basedOn w:val="a9"/>
    <w:link w:val="affa"/>
    <w:rsid w:val="00060E1F"/>
    <w:pPr>
      <w:jc w:val="both"/>
    </w:pPr>
    <w:rPr>
      <w:sz w:val="20"/>
    </w:rPr>
  </w:style>
  <w:style w:type="character" w:customStyle="1" w:styleId="affa">
    <w:name w:val="Текст сноски Знак"/>
    <w:link w:val="aff9"/>
    <w:rsid w:val="00060E1F"/>
    <w:rPr>
      <w:rFonts w:ascii="Times New Roman" w:eastAsia="Times New Roman" w:hAnsi="Times New Roman"/>
      <w:szCs w:val="24"/>
    </w:rPr>
  </w:style>
  <w:style w:type="paragraph" w:styleId="26">
    <w:name w:val="List Bullet 2"/>
    <w:basedOn w:val="a9"/>
    <w:semiHidden/>
    <w:rsid w:val="00060E1F"/>
    <w:pPr>
      <w:ind w:left="850" w:hanging="283"/>
    </w:pPr>
  </w:style>
  <w:style w:type="character" w:styleId="affb">
    <w:name w:val="FollowedHyperlink"/>
    <w:semiHidden/>
    <w:rsid w:val="00060E1F"/>
    <w:rPr>
      <w:color w:val="800080"/>
      <w:u w:val="single"/>
    </w:rPr>
  </w:style>
  <w:style w:type="paragraph" w:styleId="affc">
    <w:name w:val="Body Text"/>
    <w:basedOn w:val="a9"/>
    <w:link w:val="affd"/>
    <w:rsid w:val="00060E1F"/>
    <w:pPr>
      <w:spacing w:after="120"/>
    </w:pPr>
  </w:style>
  <w:style w:type="character" w:customStyle="1" w:styleId="affd">
    <w:name w:val="Основной текст Знак"/>
    <w:basedOn w:val="aa"/>
    <w:link w:val="affc"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e">
    <w:name w:val="Приложение"/>
    <w:basedOn w:val="a9"/>
    <w:rsid w:val="00060E1F"/>
    <w:pPr>
      <w:ind w:firstLine="6237"/>
      <w:jc w:val="center"/>
    </w:pPr>
    <w:rPr>
      <w:b/>
      <w:bCs/>
      <w:sz w:val="28"/>
    </w:rPr>
  </w:style>
  <w:style w:type="character" w:styleId="afff">
    <w:name w:val="footnote reference"/>
    <w:semiHidden/>
    <w:rsid w:val="00060E1F"/>
    <w:rPr>
      <w:vertAlign w:val="superscript"/>
    </w:rPr>
  </w:style>
  <w:style w:type="character" w:styleId="afff0">
    <w:name w:val="Emphasis"/>
    <w:qFormat/>
    <w:rsid w:val="00060E1F"/>
    <w:rPr>
      <w:i/>
      <w:iCs/>
    </w:rPr>
  </w:style>
  <w:style w:type="paragraph" w:customStyle="1" w:styleId="27">
    <w:name w:val="Текст 2"/>
    <w:basedOn w:val="32"/>
    <w:semiHidden/>
    <w:locked/>
    <w:rsid w:val="00060E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8">
    <w:name w:val="Body Text Indent 2"/>
    <w:basedOn w:val="a9"/>
    <w:link w:val="29"/>
    <w:semiHidden/>
    <w:rsid w:val="00060E1F"/>
    <w:pPr>
      <w:ind w:left="600"/>
    </w:pPr>
  </w:style>
  <w:style w:type="character" w:customStyle="1" w:styleId="29">
    <w:name w:val="Основной текст с отступом 2 Знак"/>
    <w:basedOn w:val="aa"/>
    <w:link w:val="28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9"/>
    <w:semiHidden/>
    <w:locked/>
    <w:rsid w:val="00060E1F"/>
    <w:rPr>
      <w:spacing w:val="-5"/>
    </w:rPr>
  </w:style>
  <w:style w:type="paragraph" w:customStyle="1" w:styleId="afff1">
    <w:name w:val="Заголовки таблиц"/>
    <w:basedOn w:val="a9"/>
    <w:semiHidden/>
    <w:locked/>
    <w:rsid w:val="00060E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2">
    <w:name w:val="Document Map"/>
    <w:basedOn w:val="a9"/>
    <w:link w:val="afff3"/>
    <w:semiHidden/>
    <w:rsid w:val="00060E1F"/>
    <w:pPr>
      <w:shd w:val="clear" w:color="auto" w:fill="000080"/>
    </w:pPr>
    <w:rPr>
      <w:rFonts w:ascii="Tahoma" w:hAnsi="Tahoma" w:cs="Tahoma"/>
    </w:rPr>
  </w:style>
  <w:style w:type="character" w:customStyle="1" w:styleId="afff3">
    <w:name w:val="Схема документа Знак"/>
    <w:basedOn w:val="aa"/>
    <w:link w:val="afff2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9"/>
    <w:semiHidden/>
    <w:locked/>
    <w:rsid w:val="00060E1F"/>
    <w:pPr>
      <w:numPr>
        <w:numId w:val="2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060E1F"/>
    <w:pPr>
      <w:numPr>
        <w:numId w:val="1"/>
      </w:num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060E1F"/>
    <w:rPr>
      <w:rFonts w:ascii="Tahoma" w:hAnsi="Tahoma"/>
      <w:sz w:val="22"/>
      <w:lang w:val="ru-RU" w:eastAsia="ru-RU" w:bidi="ar-SA"/>
    </w:rPr>
  </w:style>
  <w:style w:type="paragraph" w:customStyle="1" w:styleId="a7">
    <w:name w:val="Текст О пер"/>
    <w:basedOn w:val="a9"/>
    <w:semiHidden/>
    <w:locked/>
    <w:rsid w:val="00060E1F"/>
    <w:pPr>
      <w:numPr>
        <w:numId w:val="3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1">
    <w:name w:val="МС2"/>
    <w:basedOn w:val="a9"/>
    <w:semiHidden/>
    <w:locked/>
    <w:rsid w:val="00060E1F"/>
    <w:pPr>
      <w:numPr>
        <w:numId w:val="4"/>
      </w:numPr>
      <w:tabs>
        <w:tab w:val="clear" w:pos="1647"/>
        <w:tab w:val="left" w:pos="1701"/>
      </w:tabs>
      <w:ind w:left="1701"/>
    </w:pPr>
  </w:style>
  <w:style w:type="paragraph" w:customStyle="1" w:styleId="afff4">
    <w:name w:val="Текст раздела"/>
    <w:basedOn w:val="20"/>
    <w:rsid w:val="00060E1F"/>
    <w:rPr>
      <w:b w:val="0"/>
    </w:rPr>
  </w:style>
  <w:style w:type="paragraph" w:customStyle="1" w:styleId="22">
    <w:name w:val="2"/>
    <w:basedOn w:val="a9"/>
    <w:semiHidden/>
    <w:locked/>
    <w:rsid w:val="00060E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5">
    <w:name w:val="Табл текст"/>
    <w:basedOn w:val="a9"/>
    <w:link w:val="afff6"/>
    <w:autoRedefine/>
    <w:rsid w:val="00060E1F"/>
    <w:rPr>
      <w:sz w:val="28"/>
      <w:szCs w:val="28"/>
    </w:rPr>
  </w:style>
  <w:style w:type="character" w:styleId="afff7">
    <w:name w:val="endnote reference"/>
    <w:semiHidden/>
    <w:rsid w:val="00060E1F"/>
    <w:rPr>
      <w:rFonts w:ascii="Tahoma" w:hAnsi="Tahoma"/>
      <w:sz w:val="22"/>
    </w:rPr>
  </w:style>
  <w:style w:type="paragraph" w:customStyle="1" w:styleId="afff8">
    <w:name w:val="Комментарий"/>
    <w:basedOn w:val="afff9"/>
    <w:autoRedefine/>
    <w:semiHidden/>
    <w:locked/>
    <w:rsid w:val="00060E1F"/>
  </w:style>
  <w:style w:type="paragraph" w:styleId="afff9">
    <w:name w:val="Plain Text"/>
    <w:basedOn w:val="a9"/>
    <w:link w:val="afffa"/>
    <w:semiHidden/>
    <w:rsid w:val="00060E1F"/>
    <w:rPr>
      <w:rFonts w:ascii="Courier New" w:hAnsi="Courier New" w:cs="Courier New"/>
      <w:sz w:val="20"/>
      <w:szCs w:val="20"/>
    </w:rPr>
  </w:style>
  <w:style w:type="character" w:customStyle="1" w:styleId="afffa">
    <w:name w:val="Текст Знак"/>
    <w:basedOn w:val="aa"/>
    <w:link w:val="afff9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060E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5">
    <w:name w:val="Буквенный список"/>
    <w:basedOn w:val="41"/>
    <w:rsid w:val="00060E1F"/>
    <w:pPr>
      <w:numPr>
        <w:ilvl w:val="4"/>
        <w:numId w:val="22"/>
      </w:numPr>
      <w:tabs>
        <w:tab w:val="left" w:pos="1418"/>
      </w:tabs>
      <w:spacing w:after="60"/>
    </w:pPr>
  </w:style>
  <w:style w:type="paragraph" w:customStyle="1" w:styleId="afffb">
    <w:name w:val="Текст пункта"/>
    <w:basedOn w:val="32"/>
    <w:link w:val="afffc"/>
    <w:rsid w:val="00060E1F"/>
    <w:rPr>
      <w:b w:val="0"/>
    </w:rPr>
  </w:style>
  <w:style w:type="numbering" w:styleId="111111">
    <w:name w:val="Outline List 2"/>
    <w:basedOn w:val="ac"/>
    <w:semiHidden/>
    <w:rsid w:val="00060E1F"/>
    <w:pPr>
      <w:numPr>
        <w:numId w:val="13"/>
      </w:numPr>
    </w:pPr>
  </w:style>
  <w:style w:type="numbering" w:styleId="1ai">
    <w:name w:val="Outline List 1"/>
    <w:basedOn w:val="ac"/>
    <w:semiHidden/>
    <w:rsid w:val="00060E1F"/>
    <w:pPr>
      <w:numPr>
        <w:numId w:val="14"/>
      </w:numPr>
    </w:pPr>
  </w:style>
  <w:style w:type="paragraph" w:styleId="HTML">
    <w:name w:val="HTML Address"/>
    <w:basedOn w:val="a9"/>
    <w:link w:val="HTML0"/>
    <w:semiHidden/>
    <w:rsid w:val="00060E1F"/>
    <w:rPr>
      <w:i/>
      <w:iCs/>
    </w:rPr>
  </w:style>
  <w:style w:type="character" w:customStyle="1" w:styleId="HTML0">
    <w:name w:val="Адрес HTML Знак"/>
    <w:basedOn w:val="aa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d">
    <w:name w:val="envelope address"/>
    <w:basedOn w:val="a9"/>
    <w:semiHidden/>
    <w:rsid w:val="00060E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a"/>
    <w:semiHidden/>
    <w:rsid w:val="00060E1F"/>
  </w:style>
  <w:style w:type="table" w:styleId="-1">
    <w:name w:val="Table Web 1"/>
    <w:basedOn w:val="ab"/>
    <w:semiHidden/>
    <w:rsid w:val="00060E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b"/>
    <w:semiHidden/>
    <w:rsid w:val="00060E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b"/>
    <w:semiHidden/>
    <w:rsid w:val="00060E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Date"/>
    <w:basedOn w:val="a9"/>
    <w:next w:val="a9"/>
    <w:link w:val="affff"/>
    <w:semiHidden/>
    <w:rsid w:val="00060E1F"/>
  </w:style>
  <w:style w:type="character" w:customStyle="1" w:styleId="affff">
    <w:name w:val="Дата Знак"/>
    <w:basedOn w:val="aa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0">
    <w:name w:val="Note Heading"/>
    <w:basedOn w:val="a9"/>
    <w:next w:val="a9"/>
    <w:link w:val="affff1"/>
    <w:semiHidden/>
    <w:rsid w:val="00060E1F"/>
  </w:style>
  <w:style w:type="character" w:customStyle="1" w:styleId="affff1">
    <w:name w:val="Заголовок записки Знак"/>
    <w:basedOn w:val="aa"/>
    <w:link w:val="affff0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2">
    <w:name w:val="Table Elegant"/>
    <w:basedOn w:val="ab"/>
    <w:semiHidden/>
    <w:rsid w:val="00060E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b"/>
    <w:semiHidden/>
    <w:rsid w:val="00060E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b"/>
    <w:semiHidden/>
    <w:rsid w:val="00060E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060E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b"/>
    <w:semiHidden/>
    <w:rsid w:val="00060E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060E1F"/>
    <w:rPr>
      <w:rFonts w:ascii="Courier New" w:hAnsi="Courier New" w:cs="Courier New"/>
      <w:sz w:val="20"/>
      <w:szCs w:val="20"/>
    </w:rPr>
  </w:style>
  <w:style w:type="paragraph" w:styleId="affff3">
    <w:name w:val="Body Text First Indent"/>
    <w:basedOn w:val="affc"/>
    <w:link w:val="affff4"/>
    <w:semiHidden/>
    <w:rsid w:val="00060E1F"/>
    <w:pPr>
      <w:ind w:firstLine="210"/>
    </w:pPr>
  </w:style>
  <w:style w:type="character" w:customStyle="1" w:styleId="affff4">
    <w:name w:val="Красная строка Знак"/>
    <w:basedOn w:val="affd"/>
    <w:link w:val="affff3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c">
    <w:name w:val="Body Text First Indent 2"/>
    <w:basedOn w:val="aff4"/>
    <w:link w:val="2d"/>
    <w:semiHidden/>
    <w:rsid w:val="00060E1F"/>
    <w:pPr>
      <w:spacing w:before="0" w:after="120"/>
      <w:ind w:left="283" w:firstLine="210"/>
    </w:pPr>
    <w:rPr>
      <w:sz w:val="24"/>
      <w:szCs w:val="24"/>
    </w:rPr>
  </w:style>
  <w:style w:type="character" w:customStyle="1" w:styleId="2d">
    <w:name w:val="Красная строка 2 Знак"/>
    <w:basedOn w:val="aff5"/>
    <w:link w:val="2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9"/>
    <w:semiHidden/>
    <w:rsid w:val="00060E1F"/>
    <w:pPr>
      <w:numPr>
        <w:numId w:val="6"/>
      </w:numPr>
    </w:pPr>
  </w:style>
  <w:style w:type="paragraph" w:styleId="40">
    <w:name w:val="List Bullet 4"/>
    <w:basedOn w:val="a9"/>
    <w:semiHidden/>
    <w:rsid w:val="00060E1F"/>
    <w:pPr>
      <w:numPr>
        <w:numId w:val="7"/>
      </w:numPr>
    </w:pPr>
  </w:style>
  <w:style w:type="paragraph" w:styleId="50">
    <w:name w:val="List Bullet 5"/>
    <w:basedOn w:val="a9"/>
    <w:semiHidden/>
    <w:rsid w:val="00060E1F"/>
    <w:pPr>
      <w:numPr>
        <w:numId w:val="8"/>
      </w:numPr>
    </w:pPr>
  </w:style>
  <w:style w:type="paragraph" w:styleId="affff5">
    <w:name w:val="Title"/>
    <w:basedOn w:val="a9"/>
    <w:link w:val="affff6"/>
    <w:qFormat/>
    <w:rsid w:val="00060E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Заголовок Знак"/>
    <w:basedOn w:val="aa"/>
    <w:link w:val="affff5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7">
    <w:name w:val="line number"/>
    <w:basedOn w:val="aa"/>
    <w:semiHidden/>
    <w:rsid w:val="00060E1F"/>
  </w:style>
  <w:style w:type="paragraph" w:styleId="2">
    <w:name w:val="List Number 2"/>
    <w:basedOn w:val="a9"/>
    <w:semiHidden/>
    <w:rsid w:val="00060E1F"/>
    <w:pPr>
      <w:numPr>
        <w:numId w:val="9"/>
      </w:numPr>
    </w:pPr>
  </w:style>
  <w:style w:type="paragraph" w:styleId="3">
    <w:name w:val="List Number 3"/>
    <w:basedOn w:val="a9"/>
    <w:semiHidden/>
    <w:rsid w:val="00060E1F"/>
    <w:pPr>
      <w:numPr>
        <w:numId w:val="10"/>
      </w:numPr>
    </w:pPr>
  </w:style>
  <w:style w:type="paragraph" w:styleId="4">
    <w:name w:val="List Number 4"/>
    <w:basedOn w:val="a9"/>
    <w:semiHidden/>
    <w:rsid w:val="00060E1F"/>
    <w:pPr>
      <w:numPr>
        <w:numId w:val="11"/>
      </w:numPr>
    </w:pPr>
  </w:style>
  <w:style w:type="paragraph" w:styleId="5">
    <w:name w:val="List Number 5"/>
    <w:basedOn w:val="a9"/>
    <w:semiHidden/>
    <w:rsid w:val="00060E1F"/>
    <w:pPr>
      <w:numPr>
        <w:numId w:val="12"/>
      </w:numPr>
    </w:pPr>
  </w:style>
  <w:style w:type="character" w:styleId="HTML4">
    <w:name w:val="HTML Sample"/>
    <w:semiHidden/>
    <w:rsid w:val="00060E1F"/>
    <w:rPr>
      <w:rFonts w:ascii="Courier New" w:hAnsi="Courier New" w:cs="Courier New"/>
    </w:rPr>
  </w:style>
  <w:style w:type="paragraph" w:styleId="2e">
    <w:name w:val="envelope return"/>
    <w:basedOn w:val="a9"/>
    <w:semiHidden/>
    <w:rsid w:val="00060E1F"/>
    <w:rPr>
      <w:rFonts w:ascii="Arial" w:hAnsi="Arial" w:cs="Arial"/>
      <w:sz w:val="20"/>
      <w:szCs w:val="20"/>
    </w:rPr>
  </w:style>
  <w:style w:type="table" w:styleId="16">
    <w:name w:val="Table 3D effects 1"/>
    <w:basedOn w:val="ab"/>
    <w:semiHidden/>
    <w:rsid w:val="00060E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b"/>
    <w:semiHidden/>
    <w:rsid w:val="00060E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3D effects 3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Normal Indent"/>
    <w:basedOn w:val="a9"/>
    <w:semiHidden/>
    <w:rsid w:val="00060E1F"/>
    <w:pPr>
      <w:ind w:left="708"/>
    </w:pPr>
  </w:style>
  <w:style w:type="character" w:styleId="HTML5">
    <w:name w:val="HTML Definition"/>
    <w:semiHidden/>
    <w:rsid w:val="00060E1F"/>
    <w:rPr>
      <w:i/>
      <w:iCs/>
    </w:rPr>
  </w:style>
  <w:style w:type="paragraph" w:styleId="25">
    <w:name w:val="Body Text 2"/>
    <w:basedOn w:val="a9"/>
    <w:link w:val="2f0"/>
    <w:semiHidden/>
    <w:rsid w:val="00060E1F"/>
    <w:pPr>
      <w:spacing w:after="120" w:line="480" w:lineRule="auto"/>
    </w:pPr>
  </w:style>
  <w:style w:type="character" w:customStyle="1" w:styleId="2f0">
    <w:name w:val="Основной текст 2 Знак"/>
    <w:basedOn w:val="aa"/>
    <w:link w:val="25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a">
    <w:name w:val="Body Text Indent 3"/>
    <w:basedOn w:val="a9"/>
    <w:link w:val="3b"/>
    <w:semiHidden/>
    <w:rsid w:val="00060E1F"/>
    <w:pPr>
      <w:spacing w:after="120"/>
      <w:ind w:left="283"/>
    </w:pPr>
    <w:rPr>
      <w:sz w:val="16"/>
      <w:szCs w:val="16"/>
    </w:rPr>
  </w:style>
  <w:style w:type="character" w:customStyle="1" w:styleId="3b">
    <w:name w:val="Основной текст с отступом 3 Знак"/>
    <w:basedOn w:val="aa"/>
    <w:link w:val="3a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060E1F"/>
    <w:rPr>
      <w:i/>
      <w:iCs/>
    </w:rPr>
  </w:style>
  <w:style w:type="character" w:styleId="HTML7">
    <w:name w:val="HTML Typewriter"/>
    <w:semiHidden/>
    <w:rsid w:val="00060E1F"/>
    <w:rPr>
      <w:rFonts w:ascii="Courier New" w:hAnsi="Courier New" w:cs="Courier New"/>
      <w:sz w:val="20"/>
      <w:szCs w:val="20"/>
    </w:rPr>
  </w:style>
  <w:style w:type="paragraph" w:styleId="affff9">
    <w:name w:val="Subtitle"/>
    <w:basedOn w:val="a9"/>
    <w:link w:val="affffa"/>
    <w:qFormat/>
    <w:rsid w:val="00060E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a">
    <w:name w:val="Подзаголовок Знак"/>
    <w:basedOn w:val="aa"/>
    <w:link w:val="affff9"/>
    <w:rsid w:val="0088130B"/>
    <w:rPr>
      <w:rFonts w:ascii="Arial" w:eastAsia="Times New Roman" w:hAnsi="Arial" w:cs="Arial"/>
      <w:sz w:val="24"/>
      <w:szCs w:val="24"/>
    </w:rPr>
  </w:style>
  <w:style w:type="paragraph" w:styleId="affffb">
    <w:name w:val="Signature"/>
    <w:basedOn w:val="a9"/>
    <w:link w:val="affffc"/>
    <w:semiHidden/>
    <w:rsid w:val="00060E1F"/>
    <w:pPr>
      <w:ind w:left="4252"/>
    </w:pPr>
  </w:style>
  <w:style w:type="character" w:customStyle="1" w:styleId="affffc">
    <w:name w:val="Подпись Знак"/>
    <w:basedOn w:val="aa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Salutation"/>
    <w:basedOn w:val="a9"/>
    <w:next w:val="a9"/>
    <w:link w:val="affffe"/>
    <w:semiHidden/>
    <w:rsid w:val="00060E1F"/>
  </w:style>
  <w:style w:type="character" w:customStyle="1" w:styleId="affffe">
    <w:name w:val="Приветствие Знак"/>
    <w:basedOn w:val="aa"/>
    <w:link w:val="affffd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f">
    <w:name w:val="List Continue"/>
    <w:basedOn w:val="a9"/>
    <w:semiHidden/>
    <w:rsid w:val="00060E1F"/>
    <w:pPr>
      <w:spacing w:after="120"/>
      <w:ind w:left="283"/>
    </w:pPr>
  </w:style>
  <w:style w:type="paragraph" w:styleId="2f1">
    <w:name w:val="List Continue 2"/>
    <w:basedOn w:val="a9"/>
    <w:semiHidden/>
    <w:rsid w:val="00060E1F"/>
    <w:pPr>
      <w:spacing w:after="120"/>
      <w:ind w:left="566"/>
    </w:pPr>
  </w:style>
  <w:style w:type="paragraph" w:styleId="3c">
    <w:name w:val="List Continue 3"/>
    <w:basedOn w:val="a9"/>
    <w:semiHidden/>
    <w:rsid w:val="00060E1F"/>
    <w:pPr>
      <w:spacing w:after="120"/>
      <w:ind w:left="849"/>
    </w:pPr>
  </w:style>
  <w:style w:type="paragraph" w:styleId="45">
    <w:name w:val="List Continue 4"/>
    <w:basedOn w:val="a9"/>
    <w:semiHidden/>
    <w:rsid w:val="00060E1F"/>
    <w:pPr>
      <w:spacing w:after="120"/>
      <w:ind w:left="1132"/>
    </w:pPr>
  </w:style>
  <w:style w:type="paragraph" w:styleId="54">
    <w:name w:val="List Continue 5"/>
    <w:basedOn w:val="a9"/>
    <w:semiHidden/>
    <w:rsid w:val="00060E1F"/>
    <w:pPr>
      <w:spacing w:after="120"/>
      <w:ind w:left="1415"/>
    </w:pPr>
  </w:style>
  <w:style w:type="table" w:styleId="17">
    <w:name w:val="Table Simple 1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b"/>
    <w:semiHidden/>
    <w:rsid w:val="00060E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0">
    <w:name w:val="Closing"/>
    <w:basedOn w:val="a9"/>
    <w:link w:val="afffff1"/>
    <w:semiHidden/>
    <w:rsid w:val="00060E1F"/>
    <w:pPr>
      <w:ind w:left="4252"/>
    </w:pPr>
  </w:style>
  <w:style w:type="character" w:customStyle="1" w:styleId="afffff1">
    <w:name w:val="Прощание Знак"/>
    <w:basedOn w:val="aa"/>
    <w:link w:val="afffff0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b"/>
    <w:semiHidden/>
    <w:rsid w:val="00060E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b"/>
    <w:semiHidden/>
    <w:rsid w:val="00060E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b"/>
    <w:semiHidden/>
    <w:rsid w:val="00060E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2">
    <w:name w:val="Table Contemporary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9"/>
    <w:semiHidden/>
    <w:rsid w:val="00060E1F"/>
    <w:pPr>
      <w:ind w:left="566" w:hanging="283"/>
    </w:pPr>
  </w:style>
  <w:style w:type="paragraph" w:styleId="3f">
    <w:name w:val="List 3"/>
    <w:basedOn w:val="a9"/>
    <w:semiHidden/>
    <w:rsid w:val="00060E1F"/>
    <w:pPr>
      <w:ind w:left="849" w:hanging="283"/>
    </w:pPr>
  </w:style>
  <w:style w:type="paragraph" w:styleId="47">
    <w:name w:val="List 4"/>
    <w:basedOn w:val="a9"/>
    <w:semiHidden/>
    <w:rsid w:val="00060E1F"/>
    <w:pPr>
      <w:ind w:left="1132" w:hanging="283"/>
    </w:pPr>
  </w:style>
  <w:style w:type="paragraph" w:styleId="56">
    <w:name w:val="List 5"/>
    <w:basedOn w:val="a9"/>
    <w:semiHidden/>
    <w:rsid w:val="00060E1F"/>
    <w:pPr>
      <w:ind w:left="1415" w:hanging="283"/>
    </w:pPr>
  </w:style>
  <w:style w:type="table" w:styleId="afffff3">
    <w:name w:val="Table Professional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9"/>
    <w:link w:val="HTML9"/>
    <w:semiHidden/>
    <w:rsid w:val="00060E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a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c"/>
    <w:semiHidden/>
    <w:rsid w:val="00060E1F"/>
    <w:pPr>
      <w:numPr>
        <w:numId w:val="15"/>
      </w:numPr>
    </w:pPr>
  </w:style>
  <w:style w:type="table" w:styleId="19">
    <w:name w:val="Table Columns 1"/>
    <w:basedOn w:val="ab"/>
    <w:semiHidden/>
    <w:rsid w:val="00060E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b"/>
    <w:semiHidden/>
    <w:rsid w:val="00060E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b"/>
    <w:semiHidden/>
    <w:rsid w:val="00060E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b"/>
    <w:semiHidden/>
    <w:rsid w:val="00060E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b"/>
    <w:semiHidden/>
    <w:rsid w:val="00060E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4">
    <w:name w:val="Strong"/>
    <w:qFormat/>
    <w:rsid w:val="00060E1F"/>
    <w:rPr>
      <w:b/>
      <w:bCs/>
    </w:rPr>
  </w:style>
  <w:style w:type="table" w:styleId="-10">
    <w:name w:val="Table List 1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b"/>
    <w:semiHidden/>
    <w:rsid w:val="00060E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b"/>
    <w:semiHidden/>
    <w:rsid w:val="00060E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5">
    <w:name w:val="Table Theme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b"/>
    <w:semiHidden/>
    <w:rsid w:val="00060E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b"/>
    <w:semiHidden/>
    <w:rsid w:val="00060E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b"/>
    <w:semiHidden/>
    <w:rsid w:val="00060E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6">
    <w:name w:val="Block Text"/>
    <w:basedOn w:val="a9"/>
    <w:semiHidden/>
    <w:rsid w:val="00060E1F"/>
    <w:pPr>
      <w:spacing w:after="120"/>
      <w:ind w:left="1440" w:right="1440"/>
    </w:pPr>
  </w:style>
  <w:style w:type="character" w:styleId="HTMLa">
    <w:name w:val="HTML Cite"/>
    <w:semiHidden/>
    <w:rsid w:val="00060E1F"/>
    <w:rPr>
      <w:i/>
      <w:iCs/>
    </w:rPr>
  </w:style>
  <w:style w:type="paragraph" w:styleId="afffff7">
    <w:name w:val="Message Header"/>
    <w:basedOn w:val="a9"/>
    <w:link w:val="afffff8"/>
    <w:semiHidden/>
    <w:rsid w:val="00060E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8">
    <w:name w:val="Шапка Знак"/>
    <w:basedOn w:val="aa"/>
    <w:link w:val="afffff7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9">
    <w:name w:val="E-mail Signature"/>
    <w:basedOn w:val="a9"/>
    <w:link w:val="afffffa"/>
    <w:semiHidden/>
    <w:rsid w:val="00060E1F"/>
  </w:style>
  <w:style w:type="character" w:customStyle="1" w:styleId="afffffa">
    <w:name w:val="Электронная подпись Знак"/>
    <w:basedOn w:val="aa"/>
    <w:link w:val="af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b">
    <w:name w:val="Табл текст_ж"/>
    <w:basedOn w:val="a9"/>
    <w:autoRedefine/>
    <w:rsid w:val="00060E1F"/>
    <w:rPr>
      <w:b/>
      <w:sz w:val="28"/>
      <w:szCs w:val="28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3">
    <w:name w:val="Маркер список"/>
    <w:basedOn w:val="a9"/>
    <w:locked/>
    <w:rsid w:val="00060E1F"/>
    <w:pPr>
      <w:numPr>
        <w:numId w:val="16"/>
      </w:numPr>
      <w:spacing w:before="60" w:after="60"/>
      <w:jc w:val="both"/>
    </w:pPr>
    <w:rPr>
      <w:sz w:val="28"/>
    </w:rPr>
  </w:style>
  <w:style w:type="character" w:customStyle="1" w:styleId="afff6">
    <w:name w:val="Табл текст Знак"/>
    <w:link w:val="afff5"/>
    <w:rsid w:val="005A091F"/>
    <w:rPr>
      <w:rFonts w:ascii="Times New Roman" w:eastAsia="Times New Roman" w:hAnsi="Times New Roman"/>
      <w:sz w:val="28"/>
      <w:szCs w:val="28"/>
    </w:rPr>
  </w:style>
  <w:style w:type="paragraph" w:customStyle="1" w:styleId="afffffc">
    <w:name w:val="Заг_табл_рис"/>
    <w:basedOn w:val="a9"/>
    <w:rsid w:val="00060E1F"/>
    <w:pPr>
      <w:keepNext/>
      <w:spacing w:before="60" w:after="60"/>
      <w:jc w:val="right"/>
    </w:pPr>
  </w:style>
  <w:style w:type="paragraph" w:customStyle="1" w:styleId="afffffd">
    <w:name w:val="Стиль_обыч_текст"/>
    <w:basedOn w:val="a9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locked/>
    <w:rsid w:val="00060E1F"/>
    <w:pPr>
      <w:numPr>
        <w:numId w:val="17"/>
      </w:numPr>
      <w:tabs>
        <w:tab w:val="left" w:pos="1701"/>
      </w:tabs>
    </w:pPr>
    <w:rPr>
      <w:szCs w:val="20"/>
    </w:rPr>
  </w:style>
  <w:style w:type="paragraph" w:customStyle="1" w:styleId="afffffe">
    <w:name w:val="Необычный"/>
    <w:basedOn w:val="a9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18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b"/>
    <w:semiHidden/>
    <w:locked/>
    <w:rsid w:val="00060E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9"/>
    <w:autoRedefine/>
    <w:semiHidden/>
    <w:locked/>
    <w:rsid w:val="00060E1F"/>
    <w:pPr>
      <w:jc w:val="both"/>
    </w:pPr>
    <w:rPr>
      <w:sz w:val="28"/>
    </w:rPr>
  </w:style>
  <w:style w:type="paragraph" w:customStyle="1" w:styleId="1b">
    <w:name w:val="Стиль1"/>
    <w:basedOn w:val="a6"/>
    <w:locked/>
    <w:rsid w:val="00060E1F"/>
    <w:pPr>
      <w:numPr>
        <w:numId w:val="0"/>
      </w:numPr>
    </w:pPr>
  </w:style>
  <w:style w:type="paragraph" w:customStyle="1" w:styleId="2f7">
    <w:name w:val="Стиль2"/>
    <w:basedOn w:val="a9"/>
    <w:locked/>
    <w:rsid w:val="00060E1F"/>
    <w:pPr>
      <w:spacing w:before="60" w:after="60"/>
      <w:jc w:val="both"/>
    </w:pPr>
    <w:rPr>
      <w:sz w:val="28"/>
    </w:rPr>
  </w:style>
  <w:style w:type="paragraph" w:styleId="affffff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f0">
    <w:name w:val="СтильПР_ОРД"/>
    <w:basedOn w:val="a9"/>
    <w:semiHidden/>
    <w:rsid w:val="005A091F"/>
    <w:pPr>
      <w:ind w:left="4858"/>
      <w:jc w:val="center"/>
    </w:pPr>
  </w:style>
  <w:style w:type="paragraph" w:customStyle="1" w:styleId="affffff1">
    <w:name w:val="СтильВвДей"/>
    <w:basedOn w:val="a9"/>
    <w:semiHidden/>
    <w:rsid w:val="005A091F"/>
    <w:pPr>
      <w:suppressAutoHyphens/>
      <w:jc w:val="right"/>
    </w:pPr>
    <w:rPr>
      <w:b/>
    </w:rPr>
  </w:style>
  <w:style w:type="paragraph" w:customStyle="1" w:styleId="affffff2">
    <w:name w:val="СтильЧЛ"/>
    <w:basedOn w:val="a9"/>
    <w:semiHidden/>
    <w:rsid w:val="005A091F"/>
    <w:pPr>
      <w:suppressAutoHyphens/>
      <w:jc w:val="right"/>
    </w:pPr>
  </w:style>
  <w:style w:type="paragraph" w:customStyle="1" w:styleId="affffff3">
    <w:name w:val="СтильИзд"/>
    <w:basedOn w:val="a9"/>
    <w:semiHidden/>
    <w:rsid w:val="005A091F"/>
    <w:pPr>
      <w:suppressAutoHyphens/>
      <w:jc w:val="center"/>
    </w:pPr>
    <w:rPr>
      <w:b/>
      <w:bCs/>
    </w:rPr>
  </w:style>
  <w:style w:type="paragraph" w:customStyle="1" w:styleId="affffff4">
    <w:name w:val="СтильЗнСО"/>
    <w:basedOn w:val="a9"/>
    <w:semiHidden/>
    <w:rsid w:val="005A091F"/>
    <w:pPr>
      <w:ind w:left="-360"/>
      <w:jc w:val="center"/>
    </w:pPr>
  </w:style>
  <w:style w:type="paragraph" w:customStyle="1" w:styleId="affffff5">
    <w:name w:val="Примечание"/>
    <w:basedOn w:val="a9"/>
    <w:locked/>
    <w:rsid w:val="005A091F"/>
    <w:pPr>
      <w:jc w:val="both"/>
    </w:pPr>
    <w:rPr>
      <w:i/>
    </w:rPr>
  </w:style>
  <w:style w:type="paragraph" w:customStyle="1" w:styleId="affffff6">
    <w:name w:val="СтильНСтр"/>
    <w:basedOn w:val="a9"/>
    <w:semiHidden/>
    <w:rsid w:val="005A091F"/>
    <w:pPr>
      <w:suppressAutoHyphens/>
      <w:jc w:val="center"/>
    </w:pPr>
  </w:style>
  <w:style w:type="paragraph" w:styleId="affffff7">
    <w:name w:val="TOC Heading"/>
    <w:basedOn w:val="1"/>
    <w:next w:val="a9"/>
    <w:uiPriority w:val="39"/>
    <w:unhideWhenUsed/>
    <w:qFormat/>
    <w:rsid w:val="00A9231F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customStyle="1" w:styleId="ConsPlusNormal">
    <w:name w:val="ConsPlusNormal"/>
    <w:rsid w:val="001C18FD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id">
    <w:name w:val="id"/>
    <w:basedOn w:val="aa"/>
    <w:rsid w:val="00732D7A"/>
  </w:style>
  <w:style w:type="paragraph" w:customStyle="1" w:styleId="73">
    <w:name w:val="7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63">
    <w:name w:val="6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58">
    <w:name w:val="5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9">
    <w:name w:val="4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3f2">
    <w:name w:val="3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1c">
    <w:name w:val="1"/>
    <w:basedOn w:val="a9"/>
    <w:next w:val="affff5"/>
    <w:qFormat/>
    <w:rsid w:val="00F70EB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4">
    <w:name w:val="Текст подпункта"/>
    <w:basedOn w:val="afffb"/>
    <w:link w:val="affffff8"/>
    <w:qFormat/>
    <w:rsid w:val="00060E1F"/>
    <w:pPr>
      <w:numPr>
        <w:ilvl w:val="3"/>
      </w:numPr>
      <w:spacing w:before="60"/>
    </w:pPr>
  </w:style>
  <w:style w:type="numbering" w:customStyle="1" w:styleId="31">
    <w:name w:val="Стиль3"/>
    <w:uiPriority w:val="99"/>
    <w:rsid w:val="00060E1F"/>
    <w:pPr>
      <w:numPr>
        <w:numId w:val="22"/>
      </w:numPr>
    </w:pPr>
  </w:style>
  <w:style w:type="character" w:customStyle="1" w:styleId="afffc">
    <w:name w:val="Текст пункта Знак"/>
    <w:link w:val="afffb"/>
    <w:rsid w:val="00060E1F"/>
    <w:rPr>
      <w:rFonts w:ascii="Times New Roman" w:eastAsia="Times New Roman" w:hAnsi="Times New Roman"/>
      <w:sz w:val="28"/>
      <w:szCs w:val="28"/>
    </w:rPr>
  </w:style>
  <w:style w:type="character" w:customStyle="1" w:styleId="affffff8">
    <w:name w:val="Текст подпункта Знак"/>
    <w:link w:val="a4"/>
    <w:rsid w:val="00060E1F"/>
    <w:rPr>
      <w:rFonts w:ascii="Times New Roman" w:eastAsia="Times New Roman" w:hAnsi="Times New Roman"/>
      <w:sz w:val="28"/>
      <w:szCs w:val="28"/>
    </w:rPr>
  </w:style>
  <w:style w:type="paragraph" w:styleId="affffff9">
    <w:name w:val="endnote text"/>
    <w:basedOn w:val="a9"/>
    <w:link w:val="affffffa"/>
    <w:uiPriority w:val="99"/>
    <w:semiHidden/>
    <w:unhideWhenUsed/>
    <w:rsid w:val="001C327E"/>
    <w:rPr>
      <w:sz w:val="20"/>
      <w:szCs w:val="20"/>
    </w:rPr>
  </w:style>
  <w:style w:type="character" w:customStyle="1" w:styleId="affffffa">
    <w:name w:val="Текст концевой сноски Знак"/>
    <w:basedOn w:val="aa"/>
    <w:link w:val="affffff9"/>
    <w:uiPriority w:val="99"/>
    <w:semiHidden/>
    <w:rsid w:val="001C327E"/>
    <w:rPr>
      <w:rFonts w:ascii="Times New Roman" w:eastAsia="Times New Roman" w:hAnsi="Times New Roman"/>
    </w:rPr>
  </w:style>
  <w:style w:type="character" w:customStyle="1" w:styleId="af6">
    <w:name w:val="Абзац списка Знак"/>
    <w:aliases w:val="Гл. Многоуровневый Знак,Раздел Знак"/>
    <w:basedOn w:val="aa"/>
    <w:link w:val="af5"/>
    <w:uiPriority w:val="34"/>
    <w:locked/>
    <w:rsid w:val="00867C3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dotov-da\AppData\Roaming\Microsoft\&#1064;&#1072;&#1073;&#1083;&#1086;&#1085;&#1099;\&#1060;&#1086;&#1088;&#1084;&#1072;%20&#1085;&#1086;&#1088;&#1084;&#1072;&#1090;&#1080;&#1074;&#1085;&#1086;-&#1084;&#1077;&#1090;&#1086;&#1076;&#1080;&#1095;&#1077;&#1089;&#1082;&#1086;&#1075;&#1086;%20&#1076;&#1086;&#1082;&#1091;&#1084;&#1077;&#1085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5229-696B-4B7E-8DA9-5C1DAE80E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9B1299-EBFA-4BD6-9694-4F6B6BD32C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D1722C-912A-4455-9FCA-CBA6CAA402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825D3-B755-4B57-A706-4D0D4ED7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 нормативно-методического документа</Template>
  <TotalTime>89</TotalTime>
  <Pages>10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20153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Попиков Алексей С.</dc:creator>
  <cp:lastModifiedBy>Барченко Алексей Николаевич</cp:lastModifiedBy>
  <cp:revision>18</cp:revision>
  <cp:lastPrinted>2019-05-16T10:46:00Z</cp:lastPrinted>
  <dcterms:created xsi:type="dcterms:W3CDTF">2020-08-17T18:12:00Z</dcterms:created>
  <dcterms:modified xsi:type="dcterms:W3CDTF">2020-08-20T12:40:00Z</dcterms:modified>
</cp:coreProperties>
</file>